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963523" w14:textId="7611AF8B" w:rsidR="00F358BB" w:rsidRPr="004C015A" w:rsidRDefault="00AD2E82" w:rsidP="00F358BB">
      <w:pPr>
        <w:tabs>
          <w:tab w:val="left" w:pos="2694"/>
        </w:tabs>
        <w:ind w:right="-709"/>
        <w:rPr>
          <w:rFonts w:eastAsia="Calibri" w:cstheme="minorHAnsi"/>
          <w:sz w:val="20"/>
          <w:szCs w:val="20"/>
          <w:lang w:eastAsia="en-US"/>
        </w:rPr>
      </w:pPr>
      <w:r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65408" behindDoc="0" locked="1" layoutInCell="1" allowOverlap="1" wp14:anchorId="1F885F3C" wp14:editId="030B3A39">
                <wp:simplePos x="0" y="0"/>
                <wp:positionH relativeFrom="margin">
                  <wp:align>center</wp:align>
                </wp:positionH>
                <wp:positionV relativeFrom="page">
                  <wp:posOffset>7266305</wp:posOffset>
                </wp:positionV>
                <wp:extent cx="4296410" cy="1537335"/>
                <wp:effectExtent l="0" t="0" r="0" b="5715"/>
                <wp:wrapSquare wrapText="bothSides"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6410" cy="153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70D21" w14:textId="77777777" w:rsidR="00AD2E82" w:rsidRPr="00EB7B9F" w:rsidRDefault="00AD2E82" w:rsidP="00AD2E82">
                            <w:pPr>
                              <w:pStyle w:val="Titre"/>
                              <w:jc w:val="center"/>
                              <w:rPr>
                                <w:rFonts w:ascii="Calibri" w:hAnsi="Calibri" w:cs="Calibri"/>
                                <w:b/>
                                <w:i w:val="0"/>
                                <w:color w:val="92D050"/>
                                <w:sz w:val="28"/>
                                <w:szCs w:val="28"/>
                              </w:rPr>
                            </w:pPr>
                            <w:r w:rsidRPr="00EB7B9F">
                              <w:rPr>
                                <w:rFonts w:ascii="Calibri" w:hAnsi="Calibri" w:cs="Calibri"/>
                                <w:b/>
                                <w:i w:val="0"/>
                                <w:sz w:val="28"/>
                                <w:szCs w:val="28"/>
                              </w:rPr>
                              <w:t xml:space="preserve">CANDIDAT : </w:t>
                            </w:r>
                            <w:r w:rsidRPr="00EB7B9F">
                              <w:rPr>
                                <w:rFonts w:ascii="Calibri" w:hAnsi="Calibri" w:cs="Calibri"/>
                                <w:b/>
                                <w:i w:val="0"/>
                                <w:sz w:val="28"/>
                                <w:szCs w:val="28"/>
                                <w:highlight w:val="yellow"/>
                              </w:rPr>
                              <w:t>XXXXXXXXXXXXXX</w:t>
                            </w:r>
                          </w:p>
                          <w:p w14:paraId="4EFF6475" w14:textId="77777777" w:rsidR="00AD2E82" w:rsidRPr="00EB7B9F" w:rsidRDefault="00AD2E82" w:rsidP="00AD2E82">
                            <w:pPr>
                              <w:pStyle w:val="Titre"/>
                              <w:jc w:val="center"/>
                              <w:rPr>
                                <w:rFonts w:ascii="Calibri" w:hAnsi="Calibri" w:cs="Calibri"/>
                                <w:b/>
                                <w:i w:val="0"/>
                                <w:sz w:val="28"/>
                                <w:szCs w:val="28"/>
                              </w:rPr>
                            </w:pPr>
                          </w:p>
                          <w:p w14:paraId="3DD2FE39" w14:textId="77777777" w:rsidR="00AD2E82" w:rsidRPr="00EB7B9F" w:rsidRDefault="00AD2E82" w:rsidP="00AD2E82">
                            <w:pPr>
                              <w:spacing w:before="40" w:line="360" w:lineRule="auto"/>
                              <w:rPr>
                                <w:rFonts w:cs="Calibri"/>
                                <w:b/>
                                <w:color w:val="00B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>Contact (nom de la personne qui suit le dossier</w:t>
                            </w:r>
                            <w:proofErr w:type="gramStart"/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>):</w:t>
                            </w:r>
                            <w:proofErr w:type="gramEnd"/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XXXXXXXXXX</w:t>
                            </w:r>
                          </w:p>
                          <w:p w14:paraId="626FB004" w14:textId="77777777" w:rsidR="00AD2E82" w:rsidRPr="00EB7B9F" w:rsidRDefault="00AD2E82" w:rsidP="00AD2E82">
                            <w:pPr>
                              <w:spacing w:line="360" w:lineRule="auto"/>
                              <w:rPr>
                                <w:rFonts w:cs="Calibri"/>
                                <w:b/>
                                <w:color w:val="92D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 xml:space="preserve">Tel :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XXXXXXXXXX</w:t>
                            </w:r>
                          </w:p>
                          <w:p w14:paraId="52A928B2" w14:textId="348265F9" w:rsidR="00AD2E82" w:rsidRPr="00041085" w:rsidRDefault="00AD2E82" w:rsidP="00041085">
                            <w:pPr>
                              <w:spacing w:line="360" w:lineRule="auto"/>
                              <w:rPr>
                                <w:rStyle w:val="lev"/>
                                <w:rFonts w:cs="Calibri"/>
                                <w:bCs w:val="0"/>
                                <w:color w:val="92D050"/>
                                <w:sz w:val="22"/>
                                <w:szCs w:val="22"/>
                              </w:rPr>
                            </w:pPr>
                            <w:r w:rsidRPr="00EB7B9F">
                              <w:rPr>
                                <w:rFonts w:cs="Calibri"/>
                                <w:b/>
                                <w:sz w:val="22"/>
                                <w:szCs w:val="22"/>
                              </w:rPr>
                              <w:t xml:space="preserve">Courriel : </w:t>
                            </w:r>
                            <w:r w:rsidRPr="00175513">
                              <w:rPr>
                                <w:rFonts w:cs="Calibri"/>
                                <w:b/>
                                <w:sz w:val="22"/>
                                <w:szCs w:val="22"/>
                                <w:highlight w:val="yellow"/>
                              </w:rPr>
                              <w:t>XXXXXXXXX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885F3C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572.15pt;width:338.3pt;height:121.05pt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" filled="f" stroked="f">
                <v:textbox>
                  <w:txbxContent>
                    <w:p w14:paraId="04370D21" w14:textId="77777777" w:rsidR="00AD2E82" w:rsidRPr="00EB7B9F" w:rsidRDefault="00AD2E82" w:rsidP="00AD2E82">
                      <w:pPr>
                        <w:pStyle w:val="Titre"/>
                        <w:jc w:val="center"/>
                        <w:rPr>
                          <w:rFonts w:ascii="Calibri" w:hAnsi="Calibri" w:cs="Calibri"/>
                          <w:b/>
                          <w:i w:val="0"/>
                          <w:color w:val="92D050"/>
                          <w:sz w:val="28"/>
                          <w:szCs w:val="28"/>
                        </w:rPr>
                      </w:pPr>
                      <w:r w:rsidRPr="00EB7B9F">
                        <w:rPr>
                          <w:rFonts w:ascii="Calibri" w:hAnsi="Calibri" w:cs="Calibri"/>
                          <w:b/>
                          <w:i w:val="0"/>
                          <w:sz w:val="28"/>
                          <w:szCs w:val="28"/>
                        </w:rPr>
                        <w:t xml:space="preserve">CANDIDAT : </w:t>
                      </w:r>
                      <w:r w:rsidRPr="00EB7B9F">
                        <w:rPr>
                          <w:rFonts w:ascii="Calibri" w:hAnsi="Calibri" w:cs="Calibri"/>
                          <w:b/>
                          <w:i w:val="0"/>
                          <w:sz w:val="28"/>
                          <w:szCs w:val="28"/>
                          <w:highlight w:val="yellow"/>
                        </w:rPr>
                        <w:t>XXXXXXXXXXXXXX</w:t>
                      </w:r>
                    </w:p>
                    <w:p w14:paraId="4EFF6475" w14:textId="77777777" w:rsidR="00AD2E82" w:rsidRPr="00EB7B9F" w:rsidRDefault="00AD2E82" w:rsidP="00AD2E82">
                      <w:pPr>
                        <w:pStyle w:val="Titre"/>
                        <w:jc w:val="center"/>
                        <w:rPr>
                          <w:rFonts w:ascii="Calibri" w:hAnsi="Calibri" w:cs="Calibri"/>
                          <w:b/>
                          <w:i w:val="0"/>
                          <w:sz w:val="28"/>
                          <w:szCs w:val="28"/>
                        </w:rPr>
                      </w:pPr>
                    </w:p>
                    <w:p w14:paraId="3DD2FE39" w14:textId="77777777" w:rsidR="00AD2E82" w:rsidRPr="00EB7B9F" w:rsidRDefault="00AD2E82" w:rsidP="00AD2E82">
                      <w:pPr>
                        <w:spacing w:before="40" w:line="360" w:lineRule="auto"/>
                        <w:rPr>
                          <w:rFonts w:cs="Calibri"/>
                          <w:b/>
                          <w:color w:val="00B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>Contact (nom de la personne qui suit le dossier</w:t>
                      </w:r>
                      <w:proofErr w:type="gramStart"/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>):</w:t>
                      </w:r>
                      <w:proofErr w:type="gramEnd"/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 xml:space="preserve">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XXXXXXXXXX</w:t>
                      </w:r>
                    </w:p>
                    <w:p w14:paraId="626FB004" w14:textId="77777777" w:rsidR="00AD2E82" w:rsidRPr="00EB7B9F" w:rsidRDefault="00AD2E82" w:rsidP="00AD2E82">
                      <w:pPr>
                        <w:spacing w:line="360" w:lineRule="auto"/>
                        <w:rPr>
                          <w:rFonts w:cs="Calibri"/>
                          <w:b/>
                          <w:color w:val="92D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 xml:space="preserve">Tel :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XXXXXXXXXX</w:t>
                      </w:r>
                    </w:p>
                    <w:p w14:paraId="52A928B2" w14:textId="348265F9" w:rsidR="00AD2E82" w:rsidRPr="00041085" w:rsidRDefault="00AD2E82" w:rsidP="00041085">
                      <w:pPr>
                        <w:spacing w:line="360" w:lineRule="auto"/>
                        <w:rPr>
                          <w:rStyle w:val="lev"/>
                          <w:rFonts w:cs="Calibri"/>
                          <w:bCs w:val="0"/>
                          <w:color w:val="92D050"/>
                          <w:sz w:val="22"/>
                          <w:szCs w:val="22"/>
                        </w:rPr>
                      </w:pPr>
                      <w:r w:rsidRPr="00EB7B9F">
                        <w:rPr>
                          <w:rFonts w:cs="Calibri"/>
                          <w:b/>
                          <w:sz w:val="22"/>
                          <w:szCs w:val="22"/>
                        </w:rPr>
                        <w:t xml:space="preserve">Courriel : </w:t>
                      </w:r>
                      <w:r w:rsidRPr="00175513">
                        <w:rPr>
                          <w:rFonts w:cs="Calibri"/>
                          <w:b/>
                          <w:sz w:val="22"/>
                          <w:szCs w:val="22"/>
                          <w:highlight w:val="yellow"/>
                        </w:rPr>
                        <w:t>XXXXXXXXX</w:t>
                      </w: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7F2390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58239" behindDoc="0" locked="0" layoutInCell="1" allowOverlap="1" wp14:anchorId="325C7672" wp14:editId="6B00F87A">
                <wp:simplePos x="0" y="0"/>
                <wp:positionH relativeFrom="margin">
                  <wp:align>center</wp:align>
                </wp:positionH>
                <wp:positionV relativeFrom="paragraph">
                  <wp:posOffset>-11829</wp:posOffset>
                </wp:positionV>
                <wp:extent cx="7013575" cy="6143625"/>
                <wp:effectExtent l="0" t="0" r="0" b="9525"/>
                <wp:wrapNone/>
                <wp:docPr id="31" name="Groupe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13575" cy="6143625"/>
                          <a:chOff x="0" y="0"/>
                          <a:chExt cx="7013575" cy="6143625"/>
                        </a:xfrm>
                      </wpg:grpSpPr>
                      <wpg:grpSp>
                        <wpg:cNvPr id="19" name="Groupe 19"/>
                        <wpg:cNvGrpSpPr/>
                        <wpg:grpSpPr>
                          <a:xfrm>
                            <a:off x="1323975" y="0"/>
                            <a:ext cx="5689600" cy="6143625"/>
                            <a:chOff x="-38112" y="0"/>
                            <a:chExt cx="5691445" cy="6073133"/>
                          </a:xfr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wpg:grpSpPr>
                        <wpg:grpSp>
                          <wpg:cNvPr id="18" name="Groupe 18"/>
                          <wpg:cNvGrpSpPr/>
                          <wpg:grpSpPr>
                            <a:xfrm>
                              <a:off x="-38112" y="0"/>
                              <a:ext cx="5691445" cy="6073133"/>
                              <a:chOff x="-38112" y="0"/>
                              <a:chExt cx="5691445" cy="6073133"/>
                            </a:xfrm>
                            <a:grpFill/>
                          </wpg:grpSpPr>
                          <wps:wsp>
                            <wps:cNvPr id="16" name="Rectangle 16"/>
                            <wps:cNvSpPr/>
                            <wps:spPr>
                              <a:xfrm>
                                <a:off x="0" y="0"/>
                                <a:ext cx="4381200" cy="59184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" name="Forme libre 11"/>
                            <wps:cNvSpPr>
                              <a:spLocks/>
                            </wps:cNvSpPr>
                            <wps:spPr bwMode="auto">
                              <a:xfrm>
                                <a:off x="-38112" y="5485716"/>
                                <a:ext cx="5690112" cy="587417"/>
                              </a:xfrm>
                              <a:custGeom>
                                <a:avLst/>
                                <a:gdLst>
                                  <a:gd name="T0" fmla="*/ 607 w 607"/>
                                  <a:gd name="T1" fmla="*/ 0 h 66"/>
                                  <a:gd name="T2" fmla="*/ 176 w 607"/>
                                  <a:gd name="T3" fmla="*/ 57 h 66"/>
                                  <a:gd name="T4" fmla="*/ 0 w 607"/>
                                  <a:gd name="T5" fmla="*/ 48 h 66"/>
                                  <a:gd name="T6" fmla="*/ 251 w 607"/>
                                  <a:gd name="T7" fmla="*/ 66 h 66"/>
                                  <a:gd name="T8" fmla="*/ 607 w 607"/>
                                  <a:gd name="T9" fmla="*/ 27 h 66"/>
                                  <a:gd name="T10" fmla="*/ 607 w 607"/>
                                  <a:gd name="T11" fmla="*/ 0 h 66"/>
                                  <a:gd name="connsiteX0" fmla="*/ 10000 w 10000"/>
                                  <a:gd name="connsiteY0" fmla="*/ 0 h 10000"/>
                                  <a:gd name="connsiteX1" fmla="*/ 2972 w 10000"/>
                                  <a:gd name="connsiteY1" fmla="*/ 891 h 10000"/>
                                  <a:gd name="connsiteX2" fmla="*/ 0 w 10000"/>
                                  <a:gd name="connsiteY2" fmla="*/ 7273 h 10000"/>
                                  <a:gd name="connsiteX3" fmla="*/ 4135 w 10000"/>
                                  <a:gd name="connsiteY3" fmla="*/ 10000 h 10000"/>
                                  <a:gd name="connsiteX4" fmla="*/ 10000 w 10000"/>
                                  <a:gd name="connsiteY4" fmla="*/ 4091 h 10000"/>
                                  <a:gd name="connsiteX5" fmla="*/ 10000 w 10000"/>
                                  <a:gd name="connsiteY5" fmla="*/ 0 h 100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10000" h="10000">
                                    <a:moveTo>
                                      <a:pt x="10000" y="0"/>
                                    </a:moveTo>
                                    <a:cubicBezTo>
                                      <a:pt x="7414" y="6667"/>
                                      <a:pt x="5014" y="891"/>
                                      <a:pt x="2972" y="891"/>
                                    </a:cubicBezTo>
                                    <a:cubicBezTo>
                                      <a:pt x="1868" y="891"/>
                                      <a:pt x="807" y="8030"/>
                                      <a:pt x="0" y="7273"/>
                                    </a:cubicBezTo>
                                    <a:cubicBezTo>
                                      <a:pt x="1087" y="8788"/>
                                      <a:pt x="2504" y="10000"/>
                                      <a:pt x="4135" y="10000"/>
                                    </a:cubicBezTo>
                                    <a:cubicBezTo>
                                      <a:pt x="5898" y="10000"/>
                                      <a:pt x="7908" y="8485"/>
                                      <a:pt x="10000" y="4091"/>
                                    </a:cubicBezTo>
                                    <a:lnTo>
                                      <a:pt x="10000" y="0"/>
                                    </a:lnTo>
                                  </a:path>
                                </a:pathLst>
                              </a:custGeom>
                              <a:grpFill/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  <wps:wsp>
                            <wps:cNvPr id="17" name="Rectangle 17"/>
                            <wps:cNvSpPr/>
                            <wps:spPr>
                              <a:xfrm>
                                <a:off x="3493698" y="0"/>
                                <a:ext cx="2159635" cy="5742432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7" name="Forme libre 11"/>
                          <wps:cNvSpPr>
                            <a:spLocks/>
                          </wps:cNvSpPr>
                          <wps:spPr bwMode="auto">
                            <a:xfrm>
                              <a:off x="0" y="5529533"/>
                              <a:ext cx="5652000" cy="543600"/>
                            </a:xfrm>
                            <a:custGeom>
                              <a:avLst/>
                              <a:gdLst>
                                <a:gd name="T0" fmla="*/ 607 w 607"/>
                                <a:gd name="T1" fmla="*/ 0 h 66"/>
                                <a:gd name="T2" fmla="*/ 176 w 607"/>
                                <a:gd name="T3" fmla="*/ 57 h 66"/>
                                <a:gd name="T4" fmla="*/ 0 w 607"/>
                                <a:gd name="T5" fmla="*/ 48 h 66"/>
                                <a:gd name="T6" fmla="*/ 251 w 607"/>
                                <a:gd name="T7" fmla="*/ 66 h 66"/>
                                <a:gd name="T8" fmla="*/ 607 w 607"/>
                                <a:gd name="T9" fmla="*/ 27 h 66"/>
                                <a:gd name="T10" fmla="*/ 607 w 607"/>
                                <a:gd name="T11" fmla="*/ 0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07" h="66">
                                  <a:moveTo>
                                    <a:pt x="607" y="0"/>
                                  </a:moveTo>
                                  <a:cubicBezTo>
                                    <a:pt x="450" y="44"/>
                                    <a:pt x="300" y="57"/>
                                    <a:pt x="176" y="57"/>
                                  </a:cubicBezTo>
                                  <a:cubicBezTo>
                                    <a:pt x="109" y="57"/>
                                    <a:pt x="49" y="53"/>
                                    <a:pt x="0" y="48"/>
                                  </a:cubicBezTo>
                                  <a:cubicBezTo>
                                    <a:pt x="66" y="58"/>
                                    <a:pt x="152" y="66"/>
                                    <a:pt x="251" y="66"/>
                                  </a:cubicBezTo>
                                  <a:cubicBezTo>
                                    <a:pt x="358" y="66"/>
                                    <a:pt x="480" y="56"/>
                                    <a:pt x="607" y="27"/>
                                  </a:cubicBezTo>
                                  <a:cubicBezTo>
                                    <a:pt x="607" y="0"/>
                                    <a:pt x="607" y="0"/>
                                    <a:pt x="607" y="0"/>
                                  </a:cubicBezTo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b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108" name="Picture 2" descr="Anita_conti2">
                            <a:extLst>
                              <a:ext uri="{FF2B5EF4-FFF2-40B4-BE49-F238E27FC236}">
                                <a16:creationId xmlns:a16="http://schemas.microsoft.com/office/drawing/2014/main" id="{56806EDD-151D-4280-93EE-6A2E9CF618EF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9" b="8582"/>
                          <a:stretch/>
                        </pic:blipFill>
                        <pic:spPr bwMode="auto">
                          <a:xfrm>
                            <a:off x="0" y="3371850"/>
                            <a:ext cx="1367790" cy="78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29" name="il_fi" descr="Afficher l'image d'origine">
                            <a:extLst>
                              <a:ext uri="{FF2B5EF4-FFF2-40B4-BE49-F238E27FC236}">
                                <a16:creationId xmlns:a16="http://schemas.microsoft.com/office/drawing/2014/main" id="{3B5CFA2F-CFD3-4A39-B917-3B827873601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56" r="9375" b="26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152900"/>
                            <a:ext cx="136652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31" name="Image 1" descr="Gambe-D-Amfard-764242.jpg">
                            <a:extLst>
                              <a:ext uri="{FF2B5EF4-FFF2-40B4-BE49-F238E27FC236}">
                                <a16:creationId xmlns:a16="http://schemas.microsoft.com/office/drawing/2014/main" id="{33BD711D-5BDC-4FDA-BC00-7F567C0E828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87" b="5689"/>
                          <a:stretch/>
                        </pic:blipFill>
                        <pic:spPr bwMode="auto">
                          <a:xfrm>
                            <a:off x="0" y="2552700"/>
                            <a:ext cx="1369060" cy="82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62" name="Picture 4" descr="Jean ANGO">
                            <a:extLst>
                              <a:ext uri="{FF2B5EF4-FFF2-40B4-BE49-F238E27FC236}">
                                <a16:creationId xmlns:a16="http://schemas.microsoft.com/office/drawing/2014/main" id="{B123817E-2962-4D5A-861D-F78F0D135EB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209" r="4979" b="4812"/>
                          <a:stretch/>
                        </pic:blipFill>
                        <pic:spPr bwMode="auto">
                          <a:xfrm>
                            <a:off x="0" y="1781175"/>
                            <a:ext cx="1367155" cy="77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7" name="il_fi" descr="Afficher l'image d'origine">
                            <a:extLst>
                              <a:ext uri="{FF2B5EF4-FFF2-40B4-BE49-F238E27FC236}">
                                <a16:creationId xmlns:a16="http://schemas.microsoft.com/office/drawing/2014/main" id="{253D7B46-90D6-4399-968E-47E5A3A9C7F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02" b="2590"/>
                          <a:stretch/>
                        </pic:blipFill>
                        <pic:spPr bwMode="auto">
                          <a:xfrm>
                            <a:off x="0" y="902009"/>
                            <a:ext cx="1366520" cy="876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/>
                          <a:srcRect l="5330" r="4029" b="2815"/>
                          <a:stretch/>
                        </pic:blipFill>
                        <pic:spPr bwMode="auto">
                          <a:xfrm>
                            <a:off x="0" y="3793"/>
                            <a:ext cx="1366520" cy="898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078399"/>
                            <a:ext cx="1371600" cy="9086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781729B" id="Groupe 31" o:spid="_x0000_s1026" style="position:absolute;margin-left:0;margin-top:-.95pt;width:552.25pt;height:483.75pt;z-index:251658239;mso-position-horizontal:center;mso-position-horizontal-relative:margin" coordsize="70135,61436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8P3hwYWNrZXQgZW5kPSd3Jz8+/9sAQwADAgIDAgIDAwMDBAMDBAUI&#10;BQUEBAUKBwcGCAwKDAwLCgsLDQ4SEA0OEQ4LCxAWEBETFBUVFQwPFxgWFBgSFBUU/9sAQwEDBAQF&#10;BAUJBQUJFA0LDRQUFBQUFBQUFBQUFBQUFBQUFBQUFBQUFBQUFBQUFBQUFBQUFBQUFBQUFBQUFBQU&#10;FBQU/8AAEQgGJgoF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">
                <v:group id="Groupe 19" o:spid="_x0000_s1027" style="position:absolute;left:13239;width:56896;height:61436" coordorigin="-381" coordsize="56914,60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group id="Groupe 18" o:spid="_x0000_s1028" style="position:absolute;left:-381;width:56914;height:60731" coordorigin="-381" coordsize="56914,60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rect id="Rectangle 16" o:spid="_x0000_s1029" style="position:absolute;width:43812;height:591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" filled="f" stroked="f" strokeweight="1pt"/>
                    <v:shape id="Forme libre 11" o:spid="_x0000_s1030" style="position:absolute;left:-381;top:54857;width:56901;height:5874;visibility:visible;mso-wrap-style:square;v-text-anchor:bottom" coordsize="10000,1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" path="m10000,c7414,6667,5014,891,2972,891,1868,891,807,8030,,7273v1087,1515,2504,2727,4135,2727c5898,10000,7908,8485,10000,4091l10000,e" filled="f" stroked="f">
                      <v:path arrowok="t" o:connecttype="custom" o:connectlocs="5690112,0;1691101,52339;0,427228;2352861,587417;5690112,240312;5690112,0" o:connectangles="0,0,0,0,0,0"/>
                    </v:shape>
                    <v:rect id="Rectangle 17" o:spid="_x0000_s1031" style="position:absolute;left:34936;width:21597;height:574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" filled="f" stroked="f" strokeweight="1pt"/>
                  </v:group>
                  <v:shape id="Forme libre 11" o:spid="_x0000_s1032" style="position:absolute;top:55295;width:56520;height:5436;visibility:visible;mso-wrap-style:square;v-text-anchor:bottom" coordsize="607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" path="m607,c450,44,300,57,176,57,109,57,49,53,,48,66,58,152,66,251,66,358,66,480,56,607,27,607,,607,,607,e" filled="f" stroked="f">
                    <v:path arrowok="t" o:connecttype="custom" o:connectlocs="5652000,0;1638801,469473;0,395345;2337153,543600;5652000,222382;5652000,0" o:connectangles="0,0,0,0,0,0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3" type="#_x0000_t75" alt="Anita_conti2" style="position:absolute;top:33718;width:13677;height:78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">
                  <v:imagedata r:id="rId18" o:title="Anita_conti2" croptop="386f" cropbottom="5624f"/>
                  <o:lock v:ext="edit" aspectratio="f"/>
                </v:shape>
                <v:shape id="il_fi" o:spid="_x0000_s1034" type="#_x0000_t75" alt="Afficher l'image d'origine" style="position:absolute;top:41529;width:13665;height:9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">
                  <v:imagedata r:id="rId19" o:title="Afficher l'image d'origine" cropbottom="17476f" cropleft="6656f" cropright="6144f"/>
                </v:shape>
                <v:shape id="Image 1" o:spid="_x0000_s1035" type="#_x0000_t75" alt="Gambe-D-Amfard-764242.jpg" style="position:absolute;top:25527;width:13690;height:82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">
                  <v:imagedata r:id="rId20" o:title="Gambe-D-Amfard-764242" croptop="2416f" cropbottom="3728f"/>
                </v:shape>
                <v:shape id="Picture 4" o:spid="_x0000_s1036" type="#_x0000_t75" alt="Jean ANGO" style="position:absolute;top:17811;width:13671;height:7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">
                  <v:imagedata r:id="rId21" o:title="Jean ANGO" croptop="6035f" cropbottom="3154f" cropright="3263f"/>
                </v:shape>
                <v:shape id="il_fi" o:spid="_x0000_s1037" type="#_x0000_t75" alt="Afficher l'image d'origine" style="position:absolute;top:9020;width:13665;height:87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">
                  <v:imagedata r:id="rId22" o:title="Afficher l'image d'origine" croptop="7735f" cropbottom="1697f"/>
                </v:shape>
                <v:shape id="Image 5" o:spid="_x0000_s1038" type="#_x0000_t75" style="position:absolute;top:37;width:13665;height:8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">
                  <v:imagedata r:id="rId23" o:title="" cropbottom="1845f" cropleft="3493f" cropright="2640f"/>
                </v:shape>
                <v:shape id="Image 21" o:spid="_x0000_s1039" type="#_x0000_t75" style="position:absolute;top:50783;width:13716;height:90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">
                  <v:imagedata r:id="rId24" o:title=""/>
                </v:shape>
                <w10:wrap anchorx="margin"/>
              </v:group>
            </w:pict>
          </mc:Fallback>
        </mc:AlternateContent>
      </w:r>
      <w:r w:rsidR="00F358BB" w:rsidRPr="004C015A">
        <w:rPr>
          <w:sz w:val="20"/>
          <w:szCs w:val="20"/>
        </w:rPr>
        <w:br w:type="page"/>
      </w:r>
      <w:r w:rsidR="00F358BB"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61312" behindDoc="0" locked="1" layoutInCell="1" allowOverlap="1" wp14:anchorId="3D5AF178" wp14:editId="0A5F09C0">
                <wp:simplePos x="0" y="0"/>
                <wp:positionH relativeFrom="margin">
                  <wp:posOffset>937260</wp:posOffset>
                </wp:positionH>
                <wp:positionV relativeFrom="page">
                  <wp:posOffset>4286250</wp:posOffset>
                </wp:positionV>
                <wp:extent cx="5610225" cy="1348740"/>
                <wp:effectExtent l="0" t="0" r="0" b="3810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13487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C36988" w14:textId="77777777" w:rsidR="0084015B" w:rsidRPr="006641E6" w:rsidRDefault="0084015B" w:rsidP="005F192E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ind w:left="-142" w:right="-254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 w:rsidRPr="006641E6">
                              <w:rPr>
                                <w:rFonts w:asciiTheme="minorHAnsi" w:hAnsiTheme="minorHAnsi" w:cstheme="minorHAnsi"/>
                                <w:b/>
                              </w:rPr>
                              <w:t>OBJET DU MARCHE</w:t>
                            </w:r>
                          </w:p>
                          <w:p w14:paraId="386DBE83" w14:textId="77777777" w:rsidR="00041085" w:rsidRDefault="00041085" w:rsidP="00041085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ind w:right="36"/>
                              <w:jc w:val="center"/>
                              <w:rPr>
                                <w:rStyle w:val="lev"/>
                                <w:sz w:val="36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32"/>
                                <w:szCs w:val="32"/>
                              </w:rPr>
                              <w:t>REMPLACEMENT DE LA CHAUDIERE GAZ ET REHABILITATION DE LA CHAUFFERIE</w:t>
                            </w:r>
                          </w:p>
                          <w:p w14:paraId="43A1A731" w14:textId="61056872" w:rsidR="0084015B" w:rsidRDefault="0084015B" w:rsidP="005F192E">
                            <w:pPr>
                              <w:ind w:left="-142" w:right="-254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2784C56B" w14:textId="402D280F" w:rsidR="0084015B" w:rsidRPr="00636BA7" w:rsidRDefault="0084015B" w:rsidP="00714D74">
                            <w:pPr>
                              <w:ind w:left="-142" w:right="-254"/>
                              <w:jc w:val="center"/>
                              <w:rPr>
                                <w:rStyle w:val="lev"/>
                                <w:rFonts w:cstheme="minorHAnsi"/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AF178" id="_x0000_s1027" type="#_x0000_t202" style="position:absolute;margin-left:73.8pt;margin-top:337.5pt;width:441.75pt;height:106.2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" filled="f" stroked="f">
                <v:textbox>
                  <w:txbxContent>
                    <w:p w14:paraId="2EC36988" w14:textId="77777777" w:rsidR="0084015B" w:rsidRPr="006641E6" w:rsidRDefault="0084015B" w:rsidP="005F192E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ind w:left="-142" w:right="-254"/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 w:rsidRPr="006641E6">
                        <w:rPr>
                          <w:rFonts w:asciiTheme="minorHAnsi" w:hAnsiTheme="minorHAnsi" w:cstheme="minorHAnsi"/>
                          <w:b/>
                        </w:rPr>
                        <w:t>OBJET DU MARCHE</w:t>
                      </w:r>
                    </w:p>
                    <w:p w14:paraId="386DBE83" w14:textId="77777777" w:rsidR="00041085" w:rsidRDefault="00041085" w:rsidP="00041085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ind w:right="36"/>
                        <w:jc w:val="center"/>
                        <w:rPr>
                          <w:rStyle w:val="lev"/>
                          <w:sz w:val="36"/>
                        </w:rPr>
                      </w:pPr>
                      <w:r>
                        <w:rPr>
                          <w:rFonts w:cstheme="minorHAnsi"/>
                          <w:b/>
                          <w:sz w:val="32"/>
                          <w:szCs w:val="32"/>
                        </w:rPr>
                        <w:t>REMPLACEMENT DE LA CHAUDIERE GAZ ET REHABILITATION DE LA CHAUFFERIE</w:t>
                      </w:r>
                    </w:p>
                    <w:p w14:paraId="43A1A731" w14:textId="61056872" w:rsidR="0084015B" w:rsidRDefault="0084015B" w:rsidP="005F192E">
                      <w:pPr>
                        <w:ind w:left="-142" w:right="-254"/>
                        <w:jc w:val="center"/>
                        <w:rPr>
                          <w:rFonts w:asciiTheme="minorHAnsi" w:hAnsiTheme="minorHAnsi" w:cstheme="minorHAnsi"/>
                          <w:b/>
                          <w:sz w:val="32"/>
                          <w:szCs w:val="32"/>
                        </w:rPr>
                      </w:pPr>
                    </w:p>
                    <w:p w14:paraId="2784C56B" w14:textId="402D280F" w:rsidR="0084015B" w:rsidRPr="00636BA7" w:rsidRDefault="0084015B" w:rsidP="00714D74">
                      <w:pPr>
                        <w:ind w:left="-142" w:right="-254"/>
                        <w:jc w:val="center"/>
                        <w:rPr>
                          <w:rStyle w:val="lev"/>
                          <w:rFonts w:cstheme="minorHAnsi"/>
                          <w:sz w:val="36"/>
                        </w:rPr>
                      </w:pP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F358BB"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60288" behindDoc="0" locked="1" layoutInCell="1" allowOverlap="1" wp14:anchorId="260CC77A" wp14:editId="534D4C91">
                <wp:simplePos x="0" y="0"/>
                <wp:positionH relativeFrom="margin">
                  <wp:posOffset>941705</wp:posOffset>
                </wp:positionH>
                <wp:positionV relativeFrom="page">
                  <wp:posOffset>2798445</wp:posOffset>
                </wp:positionV>
                <wp:extent cx="5721349" cy="762634"/>
                <wp:effectExtent l="0" t="0" r="0" b="0"/>
                <wp:wrapSquare wrapText="bothSides"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1349" cy="76263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963EA0" w14:textId="0F2E0602" w:rsidR="0084015B" w:rsidRPr="001443AB" w:rsidRDefault="0084015B" w:rsidP="005F192E">
                            <w:pPr>
                              <w:keepLines/>
                              <w:widowControl w:val="0"/>
                              <w:autoSpaceDE w:val="0"/>
                              <w:autoSpaceDN w:val="0"/>
                              <w:adjustRightInd w:val="0"/>
                              <w:ind w:left="-142" w:right="-89"/>
                              <w:jc w:val="center"/>
                              <w:rPr>
                                <w:rFonts w:asciiTheme="minorHAnsi" w:hAnsiTheme="minorHAnsi" w:cstheme="minorHAnsi"/>
                                <w:caps/>
                              </w:rPr>
                            </w:pPr>
                            <w:r w:rsidRPr="001443AB">
                              <w:rPr>
                                <w:rFonts w:asciiTheme="minorHAnsi" w:hAnsiTheme="minorHAnsi" w:cstheme="minorHAnsi"/>
                                <w:b/>
                                <w:bCs/>
                                <w:caps/>
                                <w:color w:val="000000"/>
                              </w:rPr>
                              <w:t xml:space="preserve">Marché public de </w:t>
                            </w:r>
                            <w:r w:rsidRPr="00653929">
                              <w:rPr>
                                <w:rFonts w:asciiTheme="minorHAnsi" w:hAnsiTheme="minorHAnsi" w:cstheme="minorHAnsi"/>
                                <w:b/>
                                <w:bCs/>
                                <w:caps/>
                                <w:color w:val="000000"/>
                              </w:rPr>
                              <w:t xml:space="preserve">FOURNITURES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aps/>
                                <w:color w:val="000000"/>
                              </w:rPr>
                              <w:t>ET SERVICES</w:t>
                            </w:r>
                          </w:p>
                          <w:p w14:paraId="3A9DC814" w14:textId="5E5156E6" w:rsidR="0084015B" w:rsidRPr="00B17B8D" w:rsidRDefault="00714D74" w:rsidP="005F192E">
                            <w:pPr>
                              <w:ind w:left="-142" w:right="-89"/>
                              <w:jc w:val="center"/>
                              <w:rPr>
                                <w:rStyle w:val="lev"/>
                                <w:rFonts w:cstheme="min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CADRE DE RÉPONSE TECHNIQUE</w:t>
                            </w:r>
                          </w:p>
                          <w:p w14:paraId="52117198" w14:textId="77777777" w:rsidR="0084015B" w:rsidRDefault="0084015B" w:rsidP="00F358BB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023FB541" w14:textId="77777777" w:rsidR="0084015B" w:rsidRPr="00704E82" w:rsidRDefault="0084015B" w:rsidP="00F358BB">
                            <w:pPr>
                              <w:jc w:val="center"/>
                              <w:rPr>
                                <w:rFonts w:cstheme="minorHAnsi"/>
                                <w:b/>
                                <w:color w:val="000000" w:themeColor="text1"/>
                                <w:sz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CC77A" id="_x0000_s1028" type="#_x0000_t202" style="position:absolute;margin-left:74.15pt;margin-top:220.35pt;width:450.5pt;height:60.0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" filled="f" stroked="f">
                <v:textbox>
                  <w:txbxContent>
                    <w:p w14:paraId="7D963EA0" w14:textId="0F2E0602" w:rsidR="0084015B" w:rsidRPr="001443AB" w:rsidRDefault="0084015B" w:rsidP="005F192E">
                      <w:pPr>
                        <w:keepLines/>
                        <w:widowControl w:val="0"/>
                        <w:autoSpaceDE w:val="0"/>
                        <w:autoSpaceDN w:val="0"/>
                        <w:adjustRightInd w:val="0"/>
                        <w:ind w:left="-142" w:right="-89"/>
                        <w:jc w:val="center"/>
                        <w:rPr>
                          <w:rFonts w:asciiTheme="minorHAnsi" w:hAnsiTheme="minorHAnsi" w:cstheme="minorHAnsi"/>
                          <w:caps/>
                        </w:rPr>
                      </w:pPr>
                      <w:r w:rsidRPr="001443AB">
                        <w:rPr>
                          <w:rFonts w:asciiTheme="minorHAnsi" w:hAnsiTheme="minorHAnsi" w:cstheme="minorHAnsi"/>
                          <w:b/>
                          <w:bCs/>
                          <w:caps/>
                          <w:color w:val="000000"/>
                        </w:rPr>
                        <w:t xml:space="preserve">Marché public de </w:t>
                      </w:r>
                      <w:r w:rsidRPr="00653929">
                        <w:rPr>
                          <w:rFonts w:asciiTheme="minorHAnsi" w:hAnsiTheme="minorHAnsi" w:cstheme="minorHAnsi"/>
                          <w:b/>
                          <w:bCs/>
                          <w:caps/>
                          <w:color w:val="000000"/>
                        </w:rPr>
                        <w:t xml:space="preserve">FOURNITURES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aps/>
                          <w:color w:val="000000"/>
                        </w:rPr>
                        <w:t>ET SERVICES</w:t>
                      </w:r>
                    </w:p>
                    <w:p w14:paraId="3A9DC814" w14:textId="5E5156E6" w:rsidR="0084015B" w:rsidRPr="00B17B8D" w:rsidRDefault="00714D74" w:rsidP="005F192E">
                      <w:pPr>
                        <w:ind w:left="-142" w:right="-89"/>
                        <w:jc w:val="center"/>
                        <w:rPr>
                          <w:rStyle w:val="lev"/>
                          <w:rFonts w:cstheme="minorHAnsi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32"/>
                          <w:szCs w:val="32"/>
                        </w:rPr>
                        <w:t>CADRE DE RÉPONSE TECHNIQUE</w:t>
                      </w:r>
                    </w:p>
                    <w:p w14:paraId="52117198" w14:textId="77777777" w:rsidR="0084015B" w:rsidRDefault="0084015B" w:rsidP="00F358BB">
                      <w:pPr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023FB541" w14:textId="77777777" w:rsidR="0084015B" w:rsidRPr="00704E82" w:rsidRDefault="0084015B" w:rsidP="00F358BB">
                      <w:pPr>
                        <w:jc w:val="center"/>
                        <w:rPr>
                          <w:rFonts w:cstheme="minorHAnsi"/>
                          <w:b/>
                          <w:color w:val="000000" w:themeColor="text1"/>
                          <w:sz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  <w:r w:rsidR="00F358BB" w:rsidRPr="004C015A">
        <w:rPr>
          <w:rFonts w:eastAsia="Calibri" w:cstheme="minorHAnsi"/>
          <w:noProof/>
          <w:sz w:val="20"/>
          <w:szCs w:val="20"/>
          <w:lang w:eastAsia="en-US"/>
        </w:rPr>
        <mc:AlternateContent>
          <mc:Choice Requires="wps">
            <w:drawing>
              <wp:anchor distT="45720" distB="45720" distL="114300" distR="114300" simplePos="0" relativeHeight="251659264" behindDoc="0" locked="1" layoutInCell="1" allowOverlap="1" wp14:anchorId="577F27D2" wp14:editId="442798A0">
                <wp:simplePos x="0" y="0"/>
                <wp:positionH relativeFrom="margin">
                  <wp:posOffset>946785</wp:posOffset>
                </wp:positionH>
                <wp:positionV relativeFrom="page">
                  <wp:posOffset>876300</wp:posOffset>
                </wp:positionV>
                <wp:extent cx="5721349" cy="1210309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1349" cy="121030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DFF29" w14:textId="77777777" w:rsidR="0084015B" w:rsidRPr="005661FF" w:rsidRDefault="0084015B" w:rsidP="00F358B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Entité Adjudicatrice</w:t>
                            </w:r>
                            <w:r w:rsidRPr="005661FF"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 :</w:t>
                            </w:r>
                          </w:p>
                          <w:p w14:paraId="0862845E" w14:textId="77777777" w:rsidR="0084015B" w:rsidRPr="005661FF" w:rsidRDefault="0084015B" w:rsidP="00F358B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661FF"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Groupement d'Intérêt Economique (GIE)</w:t>
                            </w:r>
                          </w:p>
                          <w:p w14:paraId="467CADAA" w14:textId="77777777" w:rsidR="0084015B" w:rsidRPr="005661FF" w:rsidRDefault="0084015B" w:rsidP="00F358BB">
                            <w:pPr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661FF">
                              <w:rPr>
                                <w:rFonts w:cstheme="minorHAnsi"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DRAGAGES-PORTS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7F27D2" id="_x0000_s1029" type="#_x0000_t202" style="position:absolute;margin-left:74.55pt;margin-top:69pt;width:450.5pt;height:95.3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" filled="f" stroked="f">
                <v:textbox>
                  <w:txbxContent>
                    <w:p w14:paraId="1FEDFF29" w14:textId="77777777" w:rsidR="0084015B" w:rsidRPr="005661FF" w:rsidRDefault="0084015B" w:rsidP="00F358B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Entité Adjudicatrice</w:t>
                      </w:r>
                      <w:r w:rsidRPr="005661FF"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 :</w:t>
                      </w:r>
                    </w:p>
                    <w:p w14:paraId="0862845E" w14:textId="77777777" w:rsidR="0084015B" w:rsidRPr="005661FF" w:rsidRDefault="0084015B" w:rsidP="00F358B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661FF"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Groupement d'Intérêt Economique (GIE)</w:t>
                      </w:r>
                    </w:p>
                    <w:p w14:paraId="467CADAA" w14:textId="77777777" w:rsidR="0084015B" w:rsidRPr="005661FF" w:rsidRDefault="0084015B" w:rsidP="00F358BB">
                      <w:pPr>
                        <w:jc w:val="center"/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661FF">
                        <w:rPr>
                          <w:rFonts w:cstheme="minorHAnsi"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DRAGAGES-PORTS</w:t>
                      </w:r>
                    </w:p>
                  </w:txbxContent>
                </v:textbox>
                <w10:wrap type="square" anchorx="margin" anchory="page"/>
                <w10:anchorlock/>
              </v:shape>
            </w:pict>
          </mc:Fallback>
        </mc:AlternateContent>
      </w:r>
    </w:p>
    <w:p w14:paraId="638972DF" w14:textId="77777777" w:rsidR="005F2D41" w:rsidRDefault="005F2D41" w:rsidP="005F2D41">
      <w:pPr>
        <w:pStyle w:val="Titre1"/>
      </w:pPr>
      <w:r>
        <w:lastRenderedPageBreak/>
        <w:t>Rappel des critères</w:t>
      </w:r>
    </w:p>
    <w:p w14:paraId="2B08AE67" w14:textId="77777777" w:rsidR="005F2D41" w:rsidRDefault="005F2D41" w:rsidP="005F2D41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071773A6" w14:textId="77777777" w:rsidR="005F2D41" w:rsidRPr="00D11C67" w:rsidRDefault="005F2D41" w:rsidP="005F2D41">
      <w:pPr>
        <w:pStyle w:val="RedTxt"/>
        <w:widowControl/>
        <w:ind w:left="567"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Le GIE Dragages- Ports choisit l’offre économiquement la plus avantageuse au terme d’un classement opéré par application des critères pondérés suivants : </w:t>
      </w:r>
    </w:p>
    <w:p w14:paraId="29BC4CB2" w14:textId="77777777" w:rsidR="005F2D41" w:rsidRPr="00D11C67" w:rsidRDefault="005F2D41" w:rsidP="005F2D41">
      <w:pPr>
        <w:pStyle w:val="RedTxt"/>
        <w:widowControl/>
        <w:jc w:val="both"/>
        <w:rPr>
          <w:rFonts w:ascii="Calibri" w:hAnsi="Calibri" w:cs="Calibri"/>
          <w:sz w:val="20"/>
          <w:szCs w:val="20"/>
        </w:rPr>
      </w:pPr>
    </w:p>
    <w:p w14:paraId="37D714A4" w14:textId="65299559" w:rsidR="005F2D41" w:rsidRPr="00D11C67" w:rsidRDefault="005F2D41" w:rsidP="005F2D41">
      <w:pPr>
        <w:pStyle w:val="RedTxt"/>
        <w:widowControl/>
        <w:numPr>
          <w:ilvl w:val="0"/>
          <w:numId w:val="9"/>
        </w:numPr>
        <w:autoSpaceDE/>
        <w:autoSpaceDN/>
        <w:adjustRightInd/>
        <w:jc w:val="both"/>
        <w:rPr>
          <w:rFonts w:ascii="Calibri" w:hAnsi="Calibri" w:cs="Calibri"/>
          <w:i/>
          <w:iCs/>
          <w:sz w:val="20"/>
          <w:szCs w:val="20"/>
        </w:rPr>
      </w:pPr>
      <w:r w:rsidRPr="00D11C67">
        <w:rPr>
          <w:rFonts w:ascii="Calibri" w:hAnsi="Calibri" w:cs="Calibri"/>
          <w:b/>
          <w:sz w:val="20"/>
          <w:szCs w:val="20"/>
        </w:rPr>
        <w:t>Valeur technique de l'offre (</w:t>
      </w:r>
      <w:r>
        <w:rPr>
          <w:rFonts w:ascii="Calibri" w:hAnsi="Calibri" w:cs="Calibri"/>
          <w:b/>
          <w:sz w:val="20"/>
          <w:szCs w:val="20"/>
        </w:rPr>
        <w:t xml:space="preserve">Note N1 sur </w:t>
      </w:r>
      <w:r w:rsidR="00BC164B">
        <w:rPr>
          <w:rFonts w:ascii="Calibri" w:hAnsi="Calibri" w:cs="Calibri"/>
          <w:b/>
          <w:sz w:val="20"/>
          <w:szCs w:val="20"/>
        </w:rPr>
        <w:t>50</w:t>
      </w:r>
      <w:r>
        <w:rPr>
          <w:rFonts w:ascii="Calibri" w:hAnsi="Calibri" w:cs="Calibri"/>
          <w:b/>
          <w:sz w:val="20"/>
          <w:szCs w:val="20"/>
        </w:rPr>
        <w:t xml:space="preserve"> points</w:t>
      </w:r>
      <w:r w:rsidRPr="00D11C67">
        <w:rPr>
          <w:rFonts w:ascii="Calibri" w:hAnsi="Calibri" w:cs="Calibri"/>
          <w:b/>
          <w:sz w:val="20"/>
          <w:szCs w:val="20"/>
        </w:rPr>
        <w:t>) :</w:t>
      </w:r>
    </w:p>
    <w:p w14:paraId="14945B64" w14:textId="39EF4C89" w:rsidR="005F2D41" w:rsidRPr="00D11C67" w:rsidRDefault="005F2D41" w:rsidP="005F2D41">
      <w:pPr>
        <w:pStyle w:val="RedTxt"/>
        <w:widowControl/>
        <w:numPr>
          <w:ilvl w:val="0"/>
          <w:numId w:val="9"/>
        </w:numPr>
        <w:autoSpaceDE/>
        <w:autoSpaceDN/>
        <w:adjustRightInd/>
        <w:jc w:val="both"/>
        <w:rPr>
          <w:rFonts w:ascii="Calibri" w:hAnsi="Calibri" w:cs="Calibri"/>
          <w:b/>
          <w:sz w:val="20"/>
          <w:szCs w:val="20"/>
        </w:rPr>
      </w:pPr>
      <w:r w:rsidRPr="00D11C67">
        <w:rPr>
          <w:rFonts w:ascii="Calibri" w:hAnsi="Calibri" w:cs="Calibri"/>
          <w:b/>
          <w:sz w:val="20"/>
          <w:szCs w:val="20"/>
        </w:rPr>
        <w:t>Prix global des prestations (</w:t>
      </w:r>
      <w:r>
        <w:rPr>
          <w:rFonts w:ascii="Calibri" w:hAnsi="Calibri" w:cs="Calibri"/>
          <w:b/>
          <w:sz w:val="20"/>
          <w:szCs w:val="20"/>
        </w:rPr>
        <w:t xml:space="preserve">Note N2 sur </w:t>
      </w:r>
      <w:r w:rsidR="00BC164B">
        <w:rPr>
          <w:rFonts w:ascii="Calibri" w:hAnsi="Calibri" w:cs="Calibri"/>
          <w:b/>
          <w:sz w:val="20"/>
          <w:szCs w:val="20"/>
        </w:rPr>
        <w:t>50</w:t>
      </w:r>
      <w:r w:rsidRPr="00D11C67">
        <w:rPr>
          <w:rFonts w:ascii="Calibri" w:hAnsi="Calibri" w:cs="Calibri"/>
          <w:b/>
          <w:sz w:val="20"/>
          <w:szCs w:val="20"/>
        </w:rPr>
        <w:t xml:space="preserve"> </w:t>
      </w:r>
      <w:r>
        <w:rPr>
          <w:rFonts w:ascii="Calibri" w:hAnsi="Calibri" w:cs="Calibri"/>
          <w:b/>
          <w:sz w:val="20"/>
          <w:szCs w:val="20"/>
        </w:rPr>
        <w:t>points</w:t>
      </w:r>
      <w:r w:rsidRPr="00D11C67">
        <w:rPr>
          <w:rFonts w:ascii="Calibri" w:hAnsi="Calibri" w:cs="Calibri"/>
          <w:b/>
          <w:sz w:val="20"/>
          <w:szCs w:val="20"/>
        </w:rPr>
        <w:t>)</w:t>
      </w:r>
    </w:p>
    <w:p w14:paraId="1A82BA9C" w14:textId="77777777" w:rsidR="005F2D41" w:rsidRPr="00D11C67" w:rsidRDefault="005F2D41" w:rsidP="005F2D41">
      <w:pPr>
        <w:pStyle w:val="RedTxt"/>
        <w:widowControl/>
        <w:ind w:left="567"/>
        <w:jc w:val="both"/>
        <w:rPr>
          <w:rFonts w:ascii="Calibri" w:hAnsi="Calibri" w:cs="Calibri"/>
          <w:b/>
          <w:sz w:val="20"/>
          <w:szCs w:val="20"/>
        </w:rPr>
      </w:pPr>
    </w:p>
    <w:p w14:paraId="243DBDC1" w14:textId="77777777" w:rsidR="005F2D41" w:rsidRPr="009F59D0" w:rsidRDefault="005F2D41" w:rsidP="005F2D41">
      <w:pPr>
        <w:pStyle w:val="RedaliaNormal"/>
        <w:ind w:firstLine="567"/>
        <w:rPr>
          <w:rFonts w:ascii="Calibri" w:hAnsi="Calibri" w:cs="Calibri"/>
          <w:snapToGrid w:val="0"/>
          <w:sz w:val="20"/>
        </w:rPr>
      </w:pPr>
      <w:r w:rsidRPr="009F59D0">
        <w:rPr>
          <w:rFonts w:ascii="Calibri" w:hAnsi="Calibri" w:cs="Calibri"/>
          <w:snapToGrid w:val="0"/>
          <w:sz w:val="20"/>
        </w:rPr>
        <w:t xml:space="preserve">La note globale sur 100 sera donc la somme des </w:t>
      </w:r>
      <w:r>
        <w:rPr>
          <w:rFonts w:ascii="Calibri" w:hAnsi="Calibri" w:cs="Calibri"/>
          <w:snapToGrid w:val="0"/>
          <w:sz w:val="20"/>
        </w:rPr>
        <w:t>deux</w:t>
      </w:r>
      <w:r w:rsidRPr="009F59D0">
        <w:rPr>
          <w:rFonts w:ascii="Calibri" w:hAnsi="Calibri" w:cs="Calibri"/>
          <w:snapToGrid w:val="0"/>
          <w:sz w:val="20"/>
        </w:rPr>
        <w:t xml:space="preserve"> (</w:t>
      </w:r>
      <w:r>
        <w:rPr>
          <w:rFonts w:ascii="Calibri" w:hAnsi="Calibri" w:cs="Calibri"/>
          <w:snapToGrid w:val="0"/>
          <w:sz w:val="20"/>
        </w:rPr>
        <w:t>2</w:t>
      </w:r>
      <w:r w:rsidRPr="009F59D0">
        <w:rPr>
          <w:rFonts w:ascii="Calibri" w:hAnsi="Calibri" w:cs="Calibri"/>
          <w:snapToGrid w:val="0"/>
          <w:sz w:val="20"/>
        </w:rPr>
        <w:t>) notes N1</w:t>
      </w:r>
      <w:r>
        <w:rPr>
          <w:rFonts w:ascii="Calibri" w:hAnsi="Calibri" w:cs="Calibri"/>
          <w:snapToGrid w:val="0"/>
          <w:sz w:val="20"/>
        </w:rPr>
        <w:t>,</w:t>
      </w:r>
      <w:r w:rsidRPr="009F59D0">
        <w:rPr>
          <w:rFonts w:ascii="Calibri" w:hAnsi="Calibri" w:cs="Calibri"/>
          <w:snapToGrid w:val="0"/>
          <w:sz w:val="20"/>
        </w:rPr>
        <w:t xml:space="preserve"> N</w:t>
      </w:r>
      <w:r>
        <w:rPr>
          <w:rFonts w:ascii="Calibri" w:hAnsi="Calibri" w:cs="Calibri"/>
          <w:snapToGrid w:val="0"/>
          <w:sz w:val="20"/>
        </w:rPr>
        <w:t>2.</w:t>
      </w:r>
    </w:p>
    <w:p w14:paraId="32E45A45" w14:textId="77777777" w:rsidR="005F2D41" w:rsidRDefault="005F2D41" w:rsidP="005F2D41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7D67DA36" w14:textId="77777777" w:rsidR="005F2D41" w:rsidRDefault="005F2D41" w:rsidP="005F2D41">
      <w:pPr>
        <w:pStyle w:val="Titre1"/>
      </w:pPr>
      <w:r>
        <w:t>Contenu du mémoire technique</w:t>
      </w:r>
    </w:p>
    <w:p w14:paraId="142B3EF5" w14:textId="77777777" w:rsidR="005F2D41" w:rsidRDefault="005F2D41" w:rsidP="005F2D41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5A1B01DD" w14:textId="77777777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sz w:val="20"/>
          <w:szCs w:val="20"/>
        </w:rPr>
      </w:pPr>
      <w:r w:rsidRPr="00A76F50">
        <w:rPr>
          <w:rFonts w:cs="Calibri"/>
          <w:sz w:val="20"/>
          <w:szCs w:val="20"/>
        </w:rPr>
        <w:t>Afin de permettre au GIE Dragages-Ports d’apprécier et de juger les offres sur la base des critères rappelés ci-avant, les candidats fourniront les éléments suivants :</w:t>
      </w:r>
    </w:p>
    <w:p w14:paraId="5923525A" w14:textId="77777777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sz w:val="20"/>
          <w:szCs w:val="20"/>
        </w:rPr>
      </w:pPr>
    </w:p>
    <w:tbl>
      <w:tblPr>
        <w:tblW w:w="0" w:type="auto"/>
        <w:tblInd w:w="567" w:type="dxa"/>
        <w:tblLook w:val="04A0" w:firstRow="1" w:lastRow="0" w:firstColumn="1" w:lastColumn="0" w:noHBand="0" w:noVBand="1"/>
      </w:tblPr>
      <w:tblGrid>
        <w:gridCol w:w="1963"/>
        <w:gridCol w:w="7109"/>
      </w:tblGrid>
      <w:tr w:rsidR="005F2D41" w:rsidRPr="00A76F50" w14:paraId="3FC91708" w14:textId="77777777" w:rsidTr="00196E4A">
        <w:tc>
          <w:tcPr>
            <w:tcW w:w="1963" w:type="dxa"/>
            <w:shd w:val="clear" w:color="auto" w:fill="auto"/>
          </w:tcPr>
          <w:p w14:paraId="3B1B2315" w14:textId="77777777" w:rsidR="005F2D41" w:rsidRPr="00A76F50" w:rsidRDefault="005F2D41" w:rsidP="00906934">
            <w:pPr>
              <w:keepLines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706"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76F50">
              <w:rPr>
                <w:rFonts w:cs="Calibri"/>
                <w:b/>
                <w:bCs/>
                <w:sz w:val="20"/>
                <w:szCs w:val="20"/>
              </w:rPr>
              <w:t>Chapitre 1 :</w:t>
            </w:r>
          </w:p>
        </w:tc>
        <w:tc>
          <w:tcPr>
            <w:tcW w:w="7109" w:type="dxa"/>
            <w:shd w:val="clear" w:color="auto" w:fill="auto"/>
          </w:tcPr>
          <w:p w14:paraId="051092A9" w14:textId="27E9404A" w:rsidR="005F2D41" w:rsidRPr="00A76F50" w:rsidRDefault="007F58B8" w:rsidP="00CC1ACF">
            <w:pPr>
              <w:spacing w:before="60" w:line="276" w:lineRule="auto"/>
              <w:rPr>
                <w:rFonts w:cs="Calibri"/>
                <w:sz w:val="20"/>
                <w:szCs w:val="20"/>
              </w:rPr>
            </w:pPr>
            <w:r w:rsidRPr="00CC1ACF">
              <w:rPr>
                <w:rFonts w:cs="Calibri"/>
                <w:sz w:val="20"/>
                <w:szCs w:val="20"/>
              </w:rPr>
              <w:t>Présentation des moyens humains matériels et techniques utilisées pour la réalisation des travaux (avec fiches techniques) (20pts) ;</w:t>
            </w:r>
          </w:p>
          <w:p w14:paraId="67D70AE0" w14:textId="77777777" w:rsidR="005F2D41" w:rsidRPr="00CC1ACF" w:rsidRDefault="005F2D41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</w:p>
        </w:tc>
      </w:tr>
      <w:tr w:rsidR="005F2D41" w:rsidRPr="00A76F50" w14:paraId="7407B8D7" w14:textId="77777777" w:rsidTr="00196E4A">
        <w:tc>
          <w:tcPr>
            <w:tcW w:w="1963" w:type="dxa"/>
            <w:shd w:val="clear" w:color="auto" w:fill="auto"/>
          </w:tcPr>
          <w:p w14:paraId="208557B6" w14:textId="77777777" w:rsidR="005F2D41" w:rsidRPr="00A76F50" w:rsidRDefault="005F2D41" w:rsidP="00906934">
            <w:pPr>
              <w:keepLines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706"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76F50">
              <w:rPr>
                <w:rFonts w:cs="Calibri"/>
                <w:b/>
                <w:bCs/>
                <w:sz w:val="20"/>
                <w:szCs w:val="20"/>
              </w:rPr>
              <w:t>Chapitre 2 :</w:t>
            </w:r>
          </w:p>
        </w:tc>
        <w:tc>
          <w:tcPr>
            <w:tcW w:w="7109" w:type="dxa"/>
            <w:shd w:val="clear" w:color="auto" w:fill="auto"/>
          </w:tcPr>
          <w:p w14:paraId="4F792432" w14:textId="77777777" w:rsidR="00795290" w:rsidRPr="00CC1ACF" w:rsidRDefault="00795290" w:rsidP="00795290">
            <w:pPr>
              <w:spacing w:before="60" w:line="276" w:lineRule="auto"/>
              <w:rPr>
                <w:rFonts w:cs="Calibri"/>
                <w:sz w:val="20"/>
                <w:szCs w:val="20"/>
              </w:rPr>
            </w:pPr>
            <w:r w:rsidRPr="00CC1ACF">
              <w:rPr>
                <w:rFonts w:cs="Calibri"/>
                <w:sz w:val="20"/>
                <w:szCs w:val="20"/>
              </w:rPr>
              <w:t>Méthodologie de réalisation des travaux de la dépose à la réception des travaux avec fourniture d’un planning de réalisation des travaux (20pts) ;</w:t>
            </w:r>
          </w:p>
          <w:p w14:paraId="6E6356D9" w14:textId="77777777" w:rsidR="005F2D41" w:rsidRPr="00CC1ACF" w:rsidRDefault="005F2D41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</w:p>
        </w:tc>
      </w:tr>
      <w:tr w:rsidR="005F2D41" w:rsidRPr="00A76F50" w14:paraId="1C6A19AA" w14:textId="77777777" w:rsidTr="00196E4A">
        <w:tc>
          <w:tcPr>
            <w:tcW w:w="1963" w:type="dxa"/>
            <w:shd w:val="clear" w:color="auto" w:fill="auto"/>
          </w:tcPr>
          <w:p w14:paraId="5D6742B8" w14:textId="77777777" w:rsidR="005F2D41" w:rsidRDefault="005F2D41" w:rsidP="00906934">
            <w:pPr>
              <w:keepLines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706"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  <w:r w:rsidRPr="00A76F50">
              <w:rPr>
                <w:rFonts w:cs="Calibri"/>
                <w:b/>
                <w:bCs/>
                <w:sz w:val="20"/>
                <w:szCs w:val="20"/>
              </w:rPr>
              <w:t>Chapitre 3 :</w:t>
            </w:r>
          </w:p>
          <w:p w14:paraId="4C7C6D46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295279F6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76116534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6CBD44B0" w14:textId="77777777" w:rsidR="00993E2E" w:rsidRDefault="00993E2E" w:rsidP="00993E2E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  <w:p w14:paraId="674B139A" w14:textId="78EF655E" w:rsidR="00993E2E" w:rsidRPr="008E13A4" w:rsidRDefault="00993E2E" w:rsidP="008E13A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b/>
                <w:bCs/>
                <w:sz w:val="20"/>
                <w:szCs w:val="20"/>
              </w:rPr>
            </w:pPr>
          </w:p>
        </w:tc>
        <w:tc>
          <w:tcPr>
            <w:tcW w:w="7109" w:type="dxa"/>
            <w:shd w:val="clear" w:color="auto" w:fill="auto"/>
          </w:tcPr>
          <w:p w14:paraId="3ABA6965" w14:textId="28299645" w:rsidR="005F2D41" w:rsidRPr="00CC1ACF" w:rsidRDefault="00CC1ACF" w:rsidP="00906934">
            <w:pPr>
              <w:keepLines/>
              <w:autoSpaceDE w:val="0"/>
              <w:autoSpaceDN w:val="0"/>
              <w:adjustRightInd w:val="0"/>
              <w:ind w:right="-2"/>
              <w:jc w:val="both"/>
              <w:rPr>
                <w:rFonts w:cs="Calibri"/>
                <w:sz w:val="20"/>
                <w:szCs w:val="20"/>
              </w:rPr>
            </w:pPr>
            <w:r w:rsidRPr="00CC1ACF">
              <w:rPr>
                <w:rFonts w:cs="Calibri"/>
                <w:sz w:val="20"/>
                <w:szCs w:val="20"/>
              </w:rPr>
              <w:t>Mesures prises en faveur du développement durable (10 pts) ;</w:t>
            </w:r>
          </w:p>
        </w:tc>
      </w:tr>
    </w:tbl>
    <w:p w14:paraId="2322B2BB" w14:textId="77777777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sz w:val="20"/>
          <w:szCs w:val="20"/>
        </w:rPr>
      </w:pPr>
    </w:p>
    <w:p w14:paraId="052F81D6" w14:textId="7FC09FDA" w:rsidR="005F2D41" w:rsidRPr="00A76F50" w:rsidRDefault="005F2D41" w:rsidP="005F2D41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  <w:b/>
          <w:bCs/>
          <w:sz w:val="20"/>
          <w:szCs w:val="20"/>
        </w:rPr>
      </w:pPr>
      <w:r w:rsidRPr="00A76F50">
        <w:rPr>
          <w:rFonts w:cs="Calibri"/>
          <w:b/>
          <w:bCs/>
          <w:sz w:val="20"/>
          <w:szCs w:val="20"/>
        </w:rPr>
        <w:t xml:space="preserve">Le mémoire technique ne devra pas dépasser </w:t>
      </w:r>
      <w:r w:rsidR="00960EB7">
        <w:rPr>
          <w:rFonts w:cs="Calibri"/>
          <w:b/>
          <w:bCs/>
          <w:sz w:val="20"/>
          <w:szCs w:val="20"/>
        </w:rPr>
        <w:t>50</w:t>
      </w:r>
      <w:r w:rsidRPr="00A76F50">
        <w:rPr>
          <w:rFonts w:cs="Calibri"/>
          <w:b/>
          <w:bCs/>
          <w:sz w:val="20"/>
          <w:szCs w:val="20"/>
        </w:rPr>
        <w:t xml:space="preserve"> pages (hors annexes)</w:t>
      </w:r>
    </w:p>
    <w:p w14:paraId="218D552B" w14:textId="0A949050" w:rsidR="00E54FA8" w:rsidRPr="00EB7B9F" w:rsidRDefault="005F2D41" w:rsidP="005F2D41">
      <w:pPr>
        <w:ind w:right="-82"/>
        <w:jc w:val="center"/>
        <w:rPr>
          <w:rFonts w:cs="Calibri"/>
          <w:sz w:val="28"/>
          <w:szCs w:val="28"/>
        </w:rPr>
      </w:pPr>
      <w:r>
        <w:rPr>
          <w:rFonts w:cs="Calibri"/>
          <w:sz w:val="20"/>
          <w:szCs w:val="20"/>
        </w:rPr>
        <w:br w:type="page"/>
      </w:r>
    </w:p>
    <w:p w14:paraId="2D3EA31C" w14:textId="77777777" w:rsidR="00F54E5F" w:rsidRPr="00F54E5F" w:rsidRDefault="00F54E5F" w:rsidP="00F54E5F"/>
    <w:p w14:paraId="39BF0984" w14:textId="35A90829" w:rsidR="00F54E5F" w:rsidRPr="001D2629" w:rsidRDefault="001D2629" w:rsidP="001D2629">
      <w:pPr>
        <w:pStyle w:val="Titre2"/>
        <w:numPr>
          <w:ilvl w:val="0"/>
          <w:numId w:val="15"/>
        </w:numPr>
        <w:rPr>
          <w:rFonts w:asciiTheme="minorHAnsi" w:eastAsiaTheme="minorHAnsi" w:hAnsiTheme="minorHAnsi" w:cstheme="minorHAnsi"/>
          <w:bCs/>
          <w:sz w:val="28"/>
          <w:szCs w:val="28"/>
          <w:lang w:eastAsia="en-US"/>
        </w:rPr>
      </w:pPr>
      <w:r w:rsidRPr="001D2629">
        <w:rPr>
          <w:rFonts w:asciiTheme="minorHAnsi" w:eastAsiaTheme="minorHAnsi" w:hAnsiTheme="minorHAnsi" w:cstheme="minorHAnsi"/>
          <w:bCs/>
          <w:sz w:val="28"/>
          <w:szCs w:val="28"/>
          <w:lang w:eastAsia="en-US"/>
        </w:rPr>
        <w:t>Présentation des moyens humains matériels et techniques utilisées pour la réalisation des travaux (avec fiches techniques)</w:t>
      </w:r>
    </w:p>
    <w:p w14:paraId="0E6534BA" w14:textId="77777777" w:rsidR="001D2629" w:rsidRPr="001D2629" w:rsidRDefault="001D2629" w:rsidP="001D2629"/>
    <w:p w14:paraId="70DCDE66" w14:textId="688A7C7B" w:rsidR="00F54E5F" w:rsidRPr="00207F02" w:rsidRDefault="00207F02" w:rsidP="00207F02">
      <w:pPr>
        <w:pStyle w:val="Paragraphedeliste"/>
        <w:keepLines/>
        <w:numPr>
          <w:ilvl w:val="0"/>
          <w:numId w:val="16"/>
        </w:numPr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  <w:r>
        <w:rPr>
          <w:rFonts w:cs="Calibri"/>
        </w:rPr>
        <w:t xml:space="preserve">Présentation des moyens humains (responsable technique et </w:t>
      </w:r>
      <w:r w:rsidR="009A68E8">
        <w:rPr>
          <w:rFonts w:cs="Calibri"/>
        </w:rPr>
        <w:t>personnel(s) réalisant les travaux)</w:t>
      </w:r>
    </w:p>
    <w:p w14:paraId="644CD9E7" w14:textId="77777777" w:rsidR="00F54E5F" w:rsidRPr="00742D7D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  <w:r w:rsidRPr="00742D7D">
        <w:rPr>
          <w:rFonts w:cs="Calibri"/>
          <w:i/>
          <w:iCs/>
          <w:color w:val="808080"/>
        </w:rPr>
        <w:t>A compléter par le candidat</w:t>
      </w:r>
    </w:p>
    <w:p w14:paraId="73504DA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ABFFE9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97020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635CD9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91BF34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0513FE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80CD7C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FBEF84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C47E04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C7338B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539E5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1ED818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F8F452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65BCD3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ADD9D9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F36A3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F3EC14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58ABAC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62D592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4C1679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AAEBC9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C86501C" w14:textId="16A92756" w:rsidR="00F54E5F" w:rsidRPr="009A68E8" w:rsidRDefault="009A68E8" w:rsidP="009A68E8">
      <w:pPr>
        <w:pStyle w:val="Paragraphedeliste"/>
        <w:keepLines/>
        <w:numPr>
          <w:ilvl w:val="0"/>
          <w:numId w:val="16"/>
        </w:numPr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  <w:r>
        <w:rPr>
          <w:rFonts w:cs="Calibri"/>
        </w:rPr>
        <w:t xml:space="preserve">Moyens matériels et </w:t>
      </w:r>
      <w:r w:rsidR="007E6023">
        <w:rPr>
          <w:rFonts w:cs="Calibri"/>
        </w:rPr>
        <w:t xml:space="preserve">techniques ainsi que les fiches techniques. </w:t>
      </w:r>
    </w:p>
    <w:p w14:paraId="47BC3F2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CF941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571C0F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8040EC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EB6F23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B76AAE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2873CF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93B339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F36E99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8AB44F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D821AD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34C72D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6DF4A1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F2980D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63F711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AE2952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1803D6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FBF67A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90BB5FD" w14:textId="43F4A7FE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BDD8FC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1519588" w14:textId="77777777" w:rsidR="00F54E5F" w:rsidRDefault="00F54E5F" w:rsidP="00F54E5F">
      <w:pPr>
        <w:pStyle w:val="RedNomDoc"/>
        <w:keepNext/>
        <w:widowControl/>
        <w:jc w:val="left"/>
        <w:rPr>
          <w:rFonts w:ascii="Calibri" w:hAnsi="Calibri" w:cs="Calibri"/>
          <w:sz w:val="20"/>
          <w:szCs w:val="20"/>
        </w:rPr>
      </w:pPr>
    </w:p>
    <w:p w14:paraId="11E26E75" w14:textId="77777777" w:rsidR="00F54E5F" w:rsidRDefault="00F54E5F" w:rsidP="00F54E5F">
      <w:pPr>
        <w:keepLines/>
        <w:autoSpaceDE w:val="0"/>
        <w:autoSpaceDN w:val="0"/>
        <w:adjustRightInd w:val="0"/>
        <w:ind w:left="567" w:right="-2"/>
        <w:jc w:val="both"/>
        <w:rPr>
          <w:rFonts w:cs="Calibri"/>
        </w:rPr>
      </w:pPr>
    </w:p>
    <w:p w14:paraId="37BCCC2F" w14:textId="23D66D1A" w:rsidR="00207F02" w:rsidRPr="00207F02" w:rsidRDefault="00207F02" w:rsidP="00207F02">
      <w:pPr>
        <w:pStyle w:val="pf0"/>
        <w:numPr>
          <w:ilvl w:val="0"/>
          <w:numId w:val="15"/>
        </w:numPr>
        <w:spacing w:before="0" w:beforeAutospacing="0" w:after="0" w:afterAutospacing="0"/>
        <w:jc w:val="both"/>
        <w:rPr>
          <w:rFonts w:asciiTheme="minorHAnsi" w:eastAsiaTheme="minorHAnsi" w:hAnsiTheme="minorHAnsi" w:cstheme="minorHAnsi"/>
          <w:bCs/>
          <w:color w:val="2F5496" w:themeColor="accent1" w:themeShade="BF"/>
          <w:sz w:val="28"/>
          <w:szCs w:val="28"/>
          <w:lang w:eastAsia="en-US"/>
        </w:rPr>
      </w:pPr>
      <w:r w:rsidRPr="00207F02">
        <w:rPr>
          <w:rFonts w:asciiTheme="minorHAnsi" w:eastAsiaTheme="minorHAnsi" w:hAnsiTheme="minorHAnsi" w:cstheme="minorHAnsi"/>
          <w:bCs/>
          <w:color w:val="2F5496" w:themeColor="accent1" w:themeShade="BF"/>
          <w:sz w:val="28"/>
          <w:szCs w:val="28"/>
          <w:lang w:eastAsia="en-US"/>
        </w:rPr>
        <w:t>Méthodologie de réalisation des travaux de la dépose à la réception des travaux </w:t>
      </w:r>
    </w:p>
    <w:p w14:paraId="128D219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25A53E4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E5110EA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702DEF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4306A3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068B56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C04D57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07DF8EB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BC31C5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722648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D77A11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16B56C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DECFA5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74BD01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27AD3F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D220A1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DE8DA2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906224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5DA6E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2D9C79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7CA982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23B5DF8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A90C930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F8304F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06238F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3314A2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4F5B65E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16220F1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C96B3D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C7EF7E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FA4CB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165DC77F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6BB23C3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457B46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3B08E9C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75BE3B2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3AE227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02DEBD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227DA25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E87CFB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B0F843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5063C9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010F136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6F976E8B" w14:textId="77777777" w:rsidR="00F54E5F" w:rsidRDefault="00F54E5F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B311CF7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D720F73" w14:textId="77777777" w:rsidR="004E29AC" w:rsidRDefault="004E29AC" w:rsidP="00F54E5F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88AA89A" w14:textId="77777777" w:rsidR="004D74B6" w:rsidRDefault="004D74B6" w:rsidP="00F54E5F">
      <w:pPr>
        <w:pStyle w:val="Titre2"/>
        <w:ind w:left="576"/>
      </w:pPr>
    </w:p>
    <w:p w14:paraId="301C4476" w14:textId="77777777" w:rsidR="004D74B6" w:rsidRDefault="004D74B6" w:rsidP="00F54E5F">
      <w:pPr>
        <w:pStyle w:val="Titre2"/>
        <w:ind w:left="576"/>
      </w:pPr>
    </w:p>
    <w:p w14:paraId="5C538EC1" w14:textId="77777777" w:rsidR="004D74B6" w:rsidRDefault="004D74B6" w:rsidP="00F54E5F">
      <w:pPr>
        <w:pStyle w:val="Titre2"/>
        <w:ind w:left="576"/>
      </w:pPr>
    </w:p>
    <w:p w14:paraId="0537FBB2" w14:textId="34F862ED" w:rsidR="004107EA" w:rsidRPr="00ED5614" w:rsidRDefault="00F54E5F" w:rsidP="001D2629">
      <w:pPr>
        <w:pStyle w:val="Titre2"/>
        <w:numPr>
          <w:ilvl w:val="0"/>
          <w:numId w:val="15"/>
        </w:numPr>
        <w:rPr>
          <w:rFonts w:asciiTheme="minorHAnsi" w:hAnsiTheme="minorHAnsi" w:cstheme="minorHAnsi"/>
          <w:b/>
          <w:sz w:val="28"/>
          <w:szCs w:val="22"/>
          <w:lang w:eastAsia="en-US"/>
        </w:rPr>
      </w:pPr>
      <w:r w:rsidRPr="008F0EC8">
        <w:rPr>
          <w:sz w:val="28"/>
          <w:szCs w:val="28"/>
        </w:rPr>
        <w:t xml:space="preserve"> </w:t>
      </w:r>
      <w:r w:rsidR="007E6023">
        <w:rPr>
          <w:rFonts w:asciiTheme="minorHAnsi" w:eastAsiaTheme="minorHAnsi" w:hAnsiTheme="minorHAnsi" w:cstheme="minorHAnsi"/>
          <w:bCs/>
          <w:sz w:val="28"/>
          <w:szCs w:val="28"/>
          <w:lang w:eastAsia="en-US"/>
        </w:rPr>
        <w:t>Mesures prises en faveur du développement durable</w:t>
      </w:r>
    </w:p>
    <w:p w14:paraId="282C20C5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E005712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165062AE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36D59D91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74E90089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  <w:i/>
          <w:iCs/>
          <w:color w:val="808080"/>
        </w:rPr>
      </w:pPr>
    </w:p>
    <w:p w14:paraId="4FB497E1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5E33792A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7BC25B5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07FF8EB6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72129CA1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F0FB563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8AE7C32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8DF4CDA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99413FF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450DC743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3CA225AA" w14:textId="77777777" w:rsidR="004107EA" w:rsidRDefault="004107EA" w:rsidP="004107EA">
      <w:pPr>
        <w:keepLines/>
        <w:shd w:val="clear" w:color="auto" w:fill="F2F2F2"/>
        <w:autoSpaceDE w:val="0"/>
        <w:autoSpaceDN w:val="0"/>
        <w:adjustRightInd w:val="0"/>
        <w:ind w:right="-2"/>
        <w:jc w:val="both"/>
        <w:rPr>
          <w:rFonts w:cs="Calibri"/>
        </w:rPr>
      </w:pPr>
    </w:p>
    <w:p w14:paraId="2F525948" w14:textId="77777777" w:rsidR="004107EA" w:rsidRDefault="004107EA">
      <w:pPr>
        <w:spacing w:after="160" w:line="259" w:lineRule="auto"/>
        <w:rPr>
          <w:rFonts w:asciiTheme="minorHAnsi" w:eastAsiaTheme="majorEastAsia" w:hAnsiTheme="minorHAnsi" w:cstheme="minorHAnsi"/>
          <w:b/>
          <w:color w:val="2F5496" w:themeColor="accent1" w:themeShade="BF"/>
          <w:sz w:val="28"/>
          <w:szCs w:val="22"/>
          <w:lang w:eastAsia="en-US"/>
        </w:rPr>
      </w:pPr>
    </w:p>
    <w:sectPr w:rsidR="004107EA" w:rsidSect="00D752C3">
      <w:footerReference w:type="default" r:id="rId25"/>
      <w:footerReference w:type="first" r:id="rId26"/>
      <w:pgSz w:w="11906" w:h="16838"/>
      <w:pgMar w:top="1134" w:right="1133" w:bottom="851" w:left="1134" w:header="708" w:footer="34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FDB421" w14:textId="77777777" w:rsidR="0029134B" w:rsidRDefault="0029134B" w:rsidP="00F358BB">
      <w:r>
        <w:separator/>
      </w:r>
    </w:p>
  </w:endnote>
  <w:endnote w:type="continuationSeparator" w:id="0">
    <w:p w14:paraId="5847DFC9" w14:textId="77777777" w:rsidR="0029134B" w:rsidRDefault="0029134B" w:rsidP="00F358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Yu Gothic"/>
    <w:charset w:val="8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40C6C0" w14:textId="1260ECB6" w:rsidR="0084015B" w:rsidRDefault="00CC1ACF" w:rsidP="00D752C3">
    <w:pPr>
      <w:pStyle w:val="Pieddepage"/>
      <w:tabs>
        <w:tab w:val="clear" w:pos="9072"/>
      </w:tabs>
      <w:jc w:val="center"/>
      <w:rPr>
        <w:sz w:val="16"/>
        <w:szCs w:val="16"/>
      </w:rPr>
    </w:pPr>
    <w:r>
      <w:rPr>
        <w:rFonts w:cs="Calibri"/>
        <w:sz w:val="16"/>
        <w:szCs w:val="16"/>
      </w:rPr>
      <w:t>Remplacement de la chaudière gaz et réhabilitation de la chaufferie</w:t>
    </w:r>
  </w:p>
  <w:p w14:paraId="4515AC9C" w14:textId="5E9D135B" w:rsidR="0084015B" w:rsidRPr="00D752C3" w:rsidRDefault="00F54E5F" w:rsidP="00D752C3">
    <w:pPr>
      <w:pStyle w:val="Pieddepage"/>
      <w:tabs>
        <w:tab w:val="clear" w:pos="9072"/>
      </w:tabs>
      <w:jc w:val="center"/>
      <w:rPr>
        <w:sz w:val="16"/>
        <w:szCs w:val="16"/>
      </w:rPr>
    </w:pPr>
    <w:r>
      <w:rPr>
        <w:sz w:val="16"/>
        <w:szCs w:val="16"/>
      </w:rPr>
      <w:t xml:space="preserve">Cadre de réponse technique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D45209" w14:textId="77777777" w:rsidR="0084015B" w:rsidRPr="00C52ECF" w:rsidRDefault="0084015B" w:rsidP="00F358BB">
    <w:pPr>
      <w:tabs>
        <w:tab w:val="left" w:pos="1185"/>
      </w:tabs>
      <w:ind w:left="1418"/>
      <w:rPr>
        <w:rFonts w:cs="Calibri"/>
        <w:sz w:val="16"/>
        <w:szCs w:val="16"/>
      </w:rPr>
    </w:pPr>
    <w:r>
      <w:rPr>
        <w:noProof/>
      </w:rPr>
      <w:drawing>
        <wp:anchor distT="0" distB="0" distL="114300" distR="114300" simplePos="0" relativeHeight="251661312" behindDoc="0" locked="1" layoutInCell="1" allowOverlap="1" wp14:anchorId="3144B206" wp14:editId="336E6FCA">
          <wp:simplePos x="0" y="0"/>
          <wp:positionH relativeFrom="margin">
            <wp:posOffset>225425</wp:posOffset>
          </wp:positionH>
          <wp:positionV relativeFrom="page">
            <wp:posOffset>9857740</wp:posOffset>
          </wp:positionV>
          <wp:extent cx="586740" cy="676910"/>
          <wp:effectExtent l="0" t="0" r="3810" b="8890"/>
          <wp:wrapNone/>
          <wp:docPr id="36" name="Imag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6740" cy="676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52ECF">
      <w:rPr>
        <w:rFonts w:cs="Calibri"/>
        <w:b/>
        <w:sz w:val="16"/>
        <w:szCs w:val="16"/>
      </w:rPr>
      <w:t>DRAGAGES-PORTS</w:t>
    </w:r>
    <w:r w:rsidRPr="00C52ECF">
      <w:rPr>
        <w:rFonts w:cs="Calibri"/>
        <w:sz w:val="16"/>
        <w:szCs w:val="16"/>
      </w:rPr>
      <w:t xml:space="preserve"> – 38 boulevard des Belges</w:t>
    </w:r>
    <w:r>
      <w:rPr>
        <w:rFonts w:cs="Calibri"/>
        <w:sz w:val="16"/>
        <w:szCs w:val="16"/>
      </w:rPr>
      <w:t xml:space="preserve"> CS 11600</w:t>
    </w:r>
    <w:r w:rsidRPr="00C52ECF">
      <w:rPr>
        <w:rFonts w:cs="Calibri"/>
        <w:sz w:val="16"/>
        <w:szCs w:val="16"/>
      </w:rPr>
      <w:t xml:space="preserve"> – 76107 ROUEN cedex</w:t>
    </w:r>
    <w:r>
      <w:rPr>
        <w:rFonts w:cs="Calibri"/>
        <w:sz w:val="16"/>
        <w:szCs w:val="16"/>
      </w:rPr>
      <w:t xml:space="preserve"> 1</w:t>
    </w:r>
  </w:p>
  <w:p w14:paraId="115C1563" w14:textId="77777777" w:rsidR="0084015B" w:rsidRPr="00C52ECF" w:rsidRDefault="0084015B" w:rsidP="00F358BB">
    <w:pPr>
      <w:tabs>
        <w:tab w:val="left" w:pos="1185"/>
      </w:tabs>
      <w:ind w:left="1418"/>
      <w:rPr>
        <w:rFonts w:cs="Calibri"/>
        <w:sz w:val="16"/>
        <w:szCs w:val="16"/>
      </w:rPr>
    </w:pPr>
    <w:r w:rsidRPr="00C52ECF">
      <w:rPr>
        <w:rFonts w:cs="Calibri"/>
        <w:sz w:val="16"/>
        <w:szCs w:val="16"/>
      </w:rPr>
      <w:t>Tél. : +33 (0)2.32.76.45.50 –</w:t>
    </w:r>
    <w:r>
      <w:rPr>
        <w:rFonts w:cs="Calibri"/>
        <w:sz w:val="16"/>
        <w:szCs w:val="16"/>
      </w:rPr>
      <w:t xml:space="preserve"> </w:t>
    </w:r>
    <w:r w:rsidRPr="00C52ECF">
      <w:rPr>
        <w:rFonts w:cs="Calibri"/>
        <w:sz w:val="16"/>
        <w:szCs w:val="16"/>
      </w:rPr>
      <w:t xml:space="preserve">Courriel : </w:t>
    </w:r>
    <w:r>
      <w:rPr>
        <w:rFonts w:cs="Calibri"/>
        <w:sz w:val="16"/>
        <w:szCs w:val="16"/>
      </w:rPr>
      <w:t>gie</w:t>
    </w:r>
    <w:r w:rsidRPr="00C52ECF">
      <w:rPr>
        <w:rFonts w:cs="Calibri"/>
        <w:sz w:val="16"/>
        <w:szCs w:val="16"/>
      </w:rPr>
      <w:t>@dragages-ports.fr</w:t>
    </w:r>
  </w:p>
  <w:p w14:paraId="14AD42F2" w14:textId="77777777" w:rsidR="0084015B" w:rsidRPr="00C52ECF" w:rsidRDefault="0084015B" w:rsidP="00F358BB">
    <w:pPr>
      <w:autoSpaceDE w:val="0"/>
      <w:autoSpaceDN w:val="0"/>
      <w:adjustRightInd w:val="0"/>
      <w:ind w:left="1418"/>
      <w:rPr>
        <w:rFonts w:cs="Calibri"/>
        <w:sz w:val="12"/>
        <w:szCs w:val="12"/>
      </w:rPr>
    </w:pPr>
  </w:p>
  <w:p w14:paraId="55EDF86F" w14:textId="77777777" w:rsidR="0084015B" w:rsidRPr="00C52ECF" w:rsidRDefault="0084015B" w:rsidP="00F358BB">
    <w:pPr>
      <w:autoSpaceDE w:val="0"/>
      <w:autoSpaceDN w:val="0"/>
      <w:adjustRightInd w:val="0"/>
      <w:ind w:left="1418"/>
      <w:rPr>
        <w:rFonts w:cs="Calibri"/>
        <w:sz w:val="12"/>
        <w:szCs w:val="12"/>
      </w:rPr>
    </w:pPr>
    <w:r w:rsidRPr="00C52ECF">
      <w:rPr>
        <w:rFonts w:cs="Calibri"/>
        <w:sz w:val="12"/>
        <w:szCs w:val="12"/>
      </w:rPr>
      <w:t>GROUPEMENT D’INTÉRÊT ÉCONOMIQUE RÉGI PAR LES ARTICLES L-251-1 ET SUIVANTS DU CODE DE COMMERCE</w:t>
    </w:r>
  </w:p>
  <w:p w14:paraId="25608ED8" w14:textId="77777777" w:rsidR="0084015B" w:rsidRPr="00F358BB" w:rsidRDefault="0084015B" w:rsidP="00F358BB">
    <w:pPr>
      <w:pStyle w:val="Pieddepage"/>
      <w:ind w:left="1418"/>
      <w:rPr>
        <w:rFonts w:cs="Calibri"/>
        <w:sz w:val="12"/>
        <w:szCs w:val="12"/>
      </w:rPr>
    </w:pPr>
    <w:r w:rsidRPr="00C52ECF">
      <w:rPr>
        <w:rFonts w:cs="Calibri"/>
        <w:sz w:val="12"/>
        <w:szCs w:val="12"/>
      </w:rPr>
      <w:t>SIRET : 317 665 420 00046 - NAF : 5222Z - N° TVA INTRACOMMUNAUTAIRE : FR 81 317 665</w:t>
    </w:r>
    <w:r>
      <w:rPr>
        <w:rFonts w:cs="Calibri"/>
        <w:sz w:val="12"/>
        <w:szCs w:val="12"/>
      </w:rPr>
      <w:t> </w:t>
    </w:r>
    <w:r w:rsidRPr="00C52ECF">
      <w:rPr>
        <w:rFonts w:cs="Calibri"/>
        <w:sz w:val="12"/>
        <w:szCs w:val="12"/>
      </w:rPr>
      <w:t>420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CD9F99" w14:textId="77777777" w:rsidR="0029134B" w:rsidRDefault="0029134B" w:rsidP="00F358BB">
      <w:r>
        <w:separator/>
      </w:r>
    </w:p>
  </w:footnote>
  <w:footnote w:type="continuationSeparator" w:id="0">
    <w:p w14:paraId="38F4347F" w14:textId="77777777" w:rsidR="0029134B" w:rsidRDefault="0029134B" w:rsidP="00F358B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0640A5"/>
    <w:multiLevelType w:val="hybridMultilevel"/>
    <w:tmpl w:val="558EB7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191346"/>
    <w:multiLevelType w:val="hybridMultilevel"/>
    <w:tmpl w:val="17E62D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AB5AB1"/>
    <w:multiLevelType w:val="hybridMultilevel"/>
    <w:tmpl w:val="F126F6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822335"/>
    <w:multiLevelType w:val="hybridMultilevel"/>
    <w:tmpl w:val="DCD47122"/>
    <w:lvl w:ilvl="0" w:tplc="0B0286AE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4A42BA1"/>
    <w:multiLevelType w:val="multilevel"/>
    <w:tmpl w:val="0FDA9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5F951B0"/>
    <w:multiLevelType w:val="hybridMultilevel"/>
    <w:tmpl w:val="8E10A338"/>
    <w:lvl w:ilvl="0" w:tplc="20C6D652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56" w:hanging="360"/>
      </w:pPr>
    </w:lvl>
    <w:lvl w:ilvl="2" w:tplc="040C001B" w:tentative="1">
      <w:start w:val="1"/>
      <w:numFmt w:val="lowerRoman"/>
      <w:lvlText w:val="%3."/>
      <w:lvlJc w:val="right"/>
      <w:pPr>
        <w:ind w:left="2376" w:hanging="180"/>
      </w:pPr>
    </w:lvl>
    <w:lvl w:ilvl="3" w:tplc="040C000F" w:tentative="1">
      <w:start w:val="1"/>
      <w:numFmt w:val="decimal"/>
      <w:lvlText w:val="%4."/>
      <w:lvlJc w:val="left"/>
      <w:pPr>
        <w:ind w:left="3096" w:hanging="360"/>
      </w:pPr>
    </w:lvl>
    <w:lvl w:ilvl="4" w:tplc="040C0019" w:tentative="1">
      <w:start w:val="1"/>
      <w:numFmt w:val="lowerLetter"/>
      <w:lvlText w:val="%5."/>
      <w:lvlJc w:val="left"/>
      <w:pPr>
        <w:ind w:left="3816" w:hanging="360"/>
      </w:pPr>
    </w:lvl>
    <w:lvl w:ilvl="5" w:tplc="040C001B" w:tentative="1">
      <w:start w:val="1"/>
      <w:numFmt w:val="lowerRoman"/>
      <w:lvlText w:val="%6."/>
      <w:lvlJc w:val="right"/>
      <w:pPr>
        <w:ind w:left="4536" w:hanging="180"/>
      </w:pPr>
    </w:lvl>
    <w:lvl w:ilvl="6" w:tplc="040C000F" w:tentative="1">
      <w:start w:val="1"/>
      <w:numFmt w:val="decimal"/>
      <w:lvlText w:val="%7."/>
      <w:lvlJc w:val="left"/>
      <w:pPr>
        <w:ind w:left="5256" w:hanging="360"/>
      </w:pPr>
    </w:lvl>
    <w:lvl w:ilvl="7" w:tplc="040C0019" w:tentative="1">
      <w:start w:val="1"/>
      <w:numFmt w:val="lowerLetter"/>
      <w:lvlText w:val="%8."/>
      <w:lvlJc w:val="left"/>
      <w:pPr>
        <w:ind w:left="5976" w:hanging="360"/>
      </w:pPr>
    </w:lvl>
    <w:lvl w:ilvl="8" w:tplc="040C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6" w15:restartNumberingAfterBreak="0">
    <w:nsid w:val="439F703F"/>
    <w:multiLevelType w:val="hybridMultilevel"/>
    <w:tmpl w:val="D4C63580"/>
    <w:lvl w:ilvl="0" w:tplc="00000001">
      <w:start w:val="1"/>
      <w:numFmt w:val="bullet"/>
      <w:lvlText w:val="-"/>
      <w:lvlJc w:val="left"/>
      <w:pPr>
        <w:ind w:left="720" w:hanging="360"/>
      </w:pPr>
      <w:rPr>
        <w:rFonts w:ascii="StarSymbol" w:hAnsi="StarSymbol" w:cs="StarSymbol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CF303E"/>
    <w:multiLevelType w:val="hybridMultilevel"/>
    <w:tmpl w:val="67DCD4BA"/>
    <w:lvl w:ilvl="0" w:tplc="7180A938">
      <w:start w:val="1"/>
      <w:numFmt w:val="decimal"/>
      <w:lvlText w:val="%1."/>
      <w:lvlJc w:val="left"/>
      <w:pPr>
        <w:ind w:left="129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8" w15:restartNumberingAfterBreak="0">
    <w:nsid w:val="4CE70AE5"/>
    <w:multiLevelType w:val="multilevel"/>
    <w:tmpl w:val="4A66AB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F53450D"/>
    <w:multiLevelType w:val="hybridMultilevel"/>
    <w:tmpl w:val="7B76BB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58272E2"/>
    <w:multiLevelType w:val="hybridMultilevel"/>
    <w:tmpl w:val="136090BA"/>
    <w:lvl w:ilvl="0" w:tplc="F92A6468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F77328"/>
    <w:multiLevelType w:val="hybridMultilevel"/>
    <w:tmpl w:val="A37AF8B2"/>
    <w:lvl w:ilvl="0" w:tplc="1608B14E">
      <w:start w:val="6"/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80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71563436"/>
    <w:multiLevelType w:val="hybridMultilevel"/>
    <w:tmpl w:val="8E10A338"/>
    <w:lvl w:ilvl="0" w:tplc="FFFFFFFF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56" w:hanging="360"/>
      </w:pPr>
    </w:lvl>
    <w:lvl w:ilvl="2" w:tplc="FFFFFFFF" w:tentative="1">
      <w:start w:val="1"/>
      <w:numFmt w:val="lowerRoman"/>
      <w:lvlText w:val="%3."/>
      <w:lvlJc w:val="right"/>
      <w:pPr>
        <w:ind w:left="2376" w:hanging="180"/>
      </w:pPr>
    </w:lvl>
    <w:lvl w:ilvl="3" w:tplc="FFFFFFFF" w:tentative="1">
      <w:start w:val="1"/>
      <w:numFmt w:val="decimal"/>
      <w:lvlText w:val="%4."/>
      <w:lvlJc w:val="left"/>
      <w:pPr>
        <w:ind w:left="3096" w:hanging="360"/>
      </w:pPr>
    </w:lvl>
    <w:lvl w:ilvl="4" w:tplc="FFFFFFFF" w:tentative="1">
      <w:start w:val="1"/>
      <w:numFmt w:val="lowerLetter"/>
      <w:lvlText w:val="%5."/>
      <w:lvlJc w:val="left"/>
      <w:pPr>
        <w:ind w:left="3816" w:hanging="360"/>
      </w:pPr>
    </w:lvl>
    <w:lvl w:ilvl="5" w:tplc="FFFFFFFF" w:tentative="1">
      <w:start w:val="1"/>
      <w:numFmt w:val="lowerRoman"/>
      <w:lvlText w:val="%6."/>
      <w:lvlJc w:val="right"/>
      <w:pPr>
        <w:ind w:left="4536" w:hanging="180"/>
      </w:pPr>
    </w:lvl>
    <w:lvl w:ilvl="6" w:tplc="FFFFFFFF" w:tentative="1">
      <w:start w:val="1"/>
      <w:numFmt w:val="decimal"/>
      <w:lvlText w:val="%7."/>
      <w:lvlJc w:val="left"/>
      <w:pPr>
        <w:ind w:left="5256" w:hanging="360"/>
      </w:pPr>
    </w:lvl>
    <w:lvl w:ilvl="7" w:tplc="FFFFFFFF" w:tentative="1">
      <w:start w:val="1"/>
      <w:numFmt w:val="lowerLetter"/>
      <w:lvlText w:val="%8."/>
      <w:lvlJc w:val="left"/>
      <w:pPr>
        <w:ind w:left="5976" w:hanging="360"/>
      </w:pPr>
    </w:lvl>
    <w:lvl w:ilvl="8" w:tplc="FFFFFFFF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13" w15:restartNumberingAfterBreak="0">
    <w:nsid w:val="77996A5F"/>
    <w:multiLevelType w:val="hybridMultilevel"/>
    <w:tmpl w:val="32FA32BA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BE7F47"/>
    <w:multiLevelType w:val="hybridMultilevel"/>
    <w:tmpl w:val="51B4CCB6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7F4E38E9"/>
    <w:multiLevelType w:val="hybridMultilevel"/>
    <w:tmpl w:val="4CEEB48A"/>
    <w:lvl w:ilvl="0" w:tplc="F92A6468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5012210">
    <w:abstractNumId w:val="15"/>
  </w:num>
  <w:num w:numId="2" w16cid:durableId="1628706146">
    <w:abstractNumId w:val="2"/>
  </w:num>
  <w:num w:numId="3" w16cid:durableId="2072267618">
    <w:abstractNumId w:val="9"/>
  </w:num>
  <w:num w:numId="4" w16cid:durableId="225141078">
    <w:abstractNumId w:val="10"/>
  </w:num>
  <w:num w:numId="5" w16cid:durableId="961034813">
    <w:abstractNumId w:val="11"/>
  </w:num>
  <w:num w:numId="6" w16cid:durableId="1162967408">
    <w:abstractNumId w:val="4"/>
  </w:num>
  <w:num w:numId="7" w16cid:durableId="690566858">
    <w:abstractNumId w:val="8"/>
  </w:num>
  <w:num w:numId="8" w16cid:durableId="75715105">
    <w:abstractNumId w:val="14"/>
  </w:num>
  <w:num w:numId="9" w16cid:durableId="1701204144">
    <w:abstractNumId w:val="6"/>
  </w:num>
  <w:num w:numId="10" w16cid:durableId="1085958008">
    <w:abstractNumId w:val="1"/>
  </w:num>
  <w:num w:numId="11" w16cid:durableId="484711566">
    <w:abstractNumId w:val="3"/>
  </w:num>
  <w:num w:numId="12" w16cid:durableId="1440612395">
    <w:abstractNumId w:val="5"/>
  </w:num>
  <w:num w:numId="13" w16cid:durableId="207883747">
    <w:abstractNumId w:val="0"/>
  </w:num>
  <w:num w:numId="14" w16cid:durableId="981931540">
    <w:abstractNumId w:val="12"/>
  </w:num>
  <w:num w:numId="15" w16cid:durableId="588395147">
    <w:abstractNumId w:val="7"/>
  </w:num>
  <w:num w:numId="16" w16cid:durableId="39782435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2AF1"/>
    <w:rsid w:val="00041085"/>
    <w:rsid w:val="00047095"/>
    <w:rsid w:val="000857AF"/>
    <w:rsid w:val="000E25C6"/>
    <w:rsid w:val="0010384A"/>
    <w:rsid w:val="00126EB6"/>
    <w:rsid w:val="00130662"/>
    <w:rsid w:val="00165EEB"/>
    <w:rsid w:val="001765D5"/>
    <w:rsid w:val="00196E4A"/>
    <w:rsid w:val="001D02F2"/>
    <w:rsid w:val="001D2629"/>
    <w:rsid w:val="001D58CB"/>
    <w:rsid w:val="001F2436"/>
    <w:rsid w:val="001F5EF7"/>
    <w:rsid w:val="001F7206"/>
    <w:rsid w:val="00201507"/>
    <w:rsid w:val="00207F02"/>
    <w:rsid w:val="00222966"/>
    <w:rsid w:val="0029134B"/>
    <w:rsid w:val="002B6BB5"/>
    <w:rsid w:val="002D4F83"/>
    <w:rsid w:val="002F77BF"/>
    <w:rsid w:val="003058E3"/>
    <w:rsid w:val="0031542F"/>
    <w:rsid w:val="003609AC"/>
    <w:rsid w:val="00372532"/>
    <w:rsid w:val="003E088D"/>
    <w:rsid w:val="004107EA"/>
    <w:rsid w:val="00420BEB"/>
    <w:rsid w:val="004D1262"/>
    <w:rsid w:val="004D4355"/>
    <w:rsid w:val="004D74B6"/>
    <w:rsid w:val="004E29AC"/>
    <w:rsid w:val="004E6B1E"/>
    <w:rsid w:val="004F7393"/>
    <w:rsid w:val="00506111"/>
    <w:rsid w:val="005074A7"/>
    <w:rsid w:val="005B2A92"/>
    <w:rsid w:val="005B7332"/>
    <w:rsid w:val="005C2EFB"/>
    <w:rsid w:val="005F192E"/>
    <w:rsid w:val="005F2D41"/>
    <w:rsid w:val="00601C97"/>
    <w:rsid w:val="00606E56"/>
    <w:rsid w:val="00607D29"/>
    <w:rsid w:val="00653929"/>
    <w:rsid w:val="0069077C"/>
    <w:rsid w:val="006A22D9"/>
    <w:rsid w:val="006B117E"/>
    <w:rsid w:val="00714D74"/>
    <w:rsid w:val="00770A1D"/>
    <w:rsid w:val="00791695"/>
    <w:rsid w:val="00795290"/>
    <w:rsid w:val="007A2AF1"/>
    <w:rsid w:val="007B3ED6"/>
    <w:rsid w:val="007C4BCB"/>
    <w:rsid w:val="007E6023"/>
    <w:rsid w:val="007F2390"/>
    <w:rsid w:val="007F4730"/>
    <w:rsid w:val="007F58B8"/>
    <w:rsid w:val="00817223"/>
    <w:rsid w:val="0084015B"/>
    <w:rsid w:val="008600D1"/>
    <w:rsid w:val="008A5FB0"/>
    <w:rsid w:val="008B7C17"/>
    <w:rsid w:val="008D0BB9"/>
    <w:rsid w:val="008D2A1C"/>
    <w:rsid w:val="008D572B"/>
    <w:rsid w:val="008E13A4"/>
    <w:rsid w:val="008F0EC8"/>
    <w:rsid w:val="00930043"/>
    <w:rsid w:val="00941BA3"/>
    <w:rsid w:val="009509A5"/>
    <w:rsid w:val="00960EB7"/>
    <w:rsid w:val="00966661"/>
    <w:rsid w:val="00993E2E"/>
    <w:rsid w:val="009A68E8"/>
    <w:rsid w:val="009D614B"/>
    <w:rsid w:val="00A13317"/>
    <w:rsid w:val="00A243AE"/>
    <w:rsid w:val="00A37AB3"/>
    <w:rsid w:val="00A46A81"/>
    <w:rsid w:val="00A76F50"/>
    <w:rsid w:val="00A82B1C"/>
    <w:rsid w:val="00A83127"/>
    <w:rsid w:val="00AC510D"/>
    <w:rsid w:val="00AD2E82"/>
    <w:rsid w:val="00B1272B"/>
    <w:rsid w:val="00B3243A"/>
    <w:rsid w:val="00B34FE8"/>
    <w:rsid w:val="00B40518"/>
    <w:rsid w:val="00B60912"/>
    <w:rsid w:val="00BB169A"/>
    <w:rsid w:val="00BC164B"/>
    <w:rsid w:val="00C26098"/>
    <w:rsid w:val="00C30609"/>
    <w:rsid w:val="00C7573E"/>
    <w:rsid w:val="00C804C0"/>
    <w:rsid w:val="00C81878"/>
    <w:rsid w:val="00CA1769"/>
    <w:rsid w:val="00CB799B"/>
    <w:rsid w:val="00CC1ACF"/>
    <w:rsid w:val="00CD626E"/>
    <w:rsid w:val="00CE538A"/>
    <w:rsid w:val="00D41079"/>
    <w:rsid w:val="00D442FD"/>
    <w:rsid w:val="00D752C3"/>
    <w:rsid w:val="00D858FE"/>
    <w:rsid w:val="00D92DCC"/>
    <w:rsid w:val="00D9325F"/>
    <w:rsid w:val="00DC02B1"/>
    <w:rsid w:val="00E33257"/>
    <w:rsid w:val="00E54FA8"/>
    <w:rsid w:val="00EA382D"/>
    <w:rsid w:val="00ED3660"/>
    <w:rsid w:val="00ED5614"/>
    <w:rsid w:val="00F01F83"/>
    <w:rsid w:val="00F03C74"/>
    <w:rsid w:val="00F05230"/>
    <w:rsid w:val="00F1544D"/>
    <w:rsid w:val="00F358BB"/>
    <w:rsid w:val="00F54E5F"/>
    <w:rsid w:val="00F800A5"/>
    <w:rsid w:val="00F807DF"/>
    <w:rsid w:val="00FB5176"/>
    <w:rsid w:val="00FD33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CA34CBA"/>
  <w15:chartTrackingRefBased/>
  <w15:docId w15:val="{3111E827-214B-49F1-9FC1-1965894937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58BB"/>
    <w:pPr>
      <w:spacing w:after="0" w:line="240" w:lineRule="auto"/>
    </w:pPr>
    <w:rPr>
      <w:rFonts w:ascii="Calibri" w:eastAsia="Times New Roman" w:hAnsi="Calibri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C804C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5392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1"/>
    <w:uiPriority w:val="9"/>
    <w:unhideWhenUsed/>
    <w:qFormat/>
    <w:rsid w:val="00A13317"/>
    <w:pPr>
      <w:keepNext/>
      <w:keepLines/>
      <w:spacing w:before="40" w:line="259" w:lineRule="auto"/>
      <w:ind w:firstLine="284"/>
      <w:jc w:val="both"/>
      <w:outlineLvl w:val="2"/>
    </w:pPr>
    <w:rPr>
      <w:rFonts w:asciiTheme="majorHAnsi" w:eastAsiaTheme="majorEastAsia" w:hAnsiTheme="majorHAnsi" w:cstheme="majorBidi"/>
      <w:b/>
      <w:color w:val="1F3763" w:themeColor="accent1" w:themeShade="7F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358BB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358BB"/>
    <w:rPr>
      <w:rFonts w:ascii="Segoe UI" w:hAnsi="Segoe UI" w:cs="Segoe UI"/>
      <w:sz w:val="18"/>
      <w:szCs w:val="18"/>
    </w:rPr>
  </w:style>
  <w:style w:type="character" w:styleId="lev">
    <w:name w:val="Strong"/>
    <w:qFormat/>
    <w:rsid w:val="00F358BB"/>
    <w:rPr>
      <w:rFonts w:cs="Times New Roman"/>
      <w:b/>
      <w:bCs/>
    </w:rPr>
  </w:style>
  <w:style w:type="paragraph" w:styleId="En-tte">
    <w:name w:val="header"/>
    <w:basedOn w:val="Normal"/>
    <w:link w:val="En-tteCar"/>
    <w:uiPriority w:val="99"/>
    <w:unhideWhenUsed/>
    <w:rsid w:val="00F358B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358BB"/>
    <w:rPr>
      <w:rFonts w:ascii="Calibri" w:eastAsia="Times New Roman" w:hAnsi="Calibri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F358B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358BB"/>
    <w:rPr>
      <w:rFonts w:ascii="Calibri" w:eastAsia="Times New Roman" w:hAnsi="Calibri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39"/>
    <w:rsid w:val="00C818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rodepage">
    <w:name w:val="page number"/>
    <w:basedOn w:val="Policepardfaut"/>
    <w:uiPriority w:val="99"/>
    <w:rsid w:val="00D752C3"/>
    <w:rPr>
      <w:rFonts w:cs="Times New Roman"/>
    </w:rPr>
  </w:style>
  <w:style w:type="paragraph" w:customStyle="1" w:styleId="Style14">
    <w:name w:val="Style14"/>
    <w:basedOn w:val="Titre2"/>
    <w:link w:val="Style14Car"/>
    <w:qFormat/>
    <w:rsid w:val="00653929"/>
    <w:pPr>
      <w:spacing w:after="120" w:line="259" w:lineRule="auto"/>
      <w:jc w:val="both"/>
    </w:pPr>
    <w:rPr>
      <w:rFonts w:cstheme="minorHAnsi"/>
      <w:b/>
      <w:sz w:val="28"/>
    </w:rPr>
  </w:style>
  <w:style w:type="character" w:customStyle="1" w:styleId="Style14Car">
    <w:name w:val="Style14 Car"/>
    <w:basedOn w:val="Titre2Car"/>
    <w:link w:val="Style14"/>
    <w:rsid w:val="00653929"/>
    <w:rPr>
      <w:rFonts w:asciiTheme="majorHAnsi" w:eastAsiaTheme="majorEastAsia" w:hAnsiTheme="majorHAnsi" w:cstheme="minorHAnsi"/>
      <w:b/>
      <w:color w:val="2F5496" w:themeColor="accent1" w:themeShade="BF"/>
      <w:sz w:val="28"/>
      <w:szCs w:val="2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65392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character" w:customStyle="1" w:styleId="Titre3Car">
    <w:name w:val="Titre 3 Car"/>
    <w:basedOn w:val="Policepardfaut"/>
    <w:uiPriority w:val="9"/>
    <w:semiHidden/>
    <w:rsid w:val="00A13317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fr-FR"/>
    </w:rPr>
  </w:style>
  <w:style w:type="character" w:customStyle="1" w:styleId="Titre3Car1">
    <w:name w:val="Titre 3 Car1"/>
    <w:basedOn w:val="Policepardfaut"/>
    <w:link w:val="Titre3"/>
    <w:uiPriority w:val="9"/>
    <w:rsid w:val="00A13317"/>
    <w:rPr>
      <w:rFonts w:asciiTheme="majorHAnsi" w:eastAsiaTheme="majorEastAsia" w:hAnsiTheme="majorHAnsi" w:cstheme="majorBidi"/>
      <w:b/>
      <w:color w:val="1F3763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C804C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804C0"/>
    <w:pPr>
      <w:spacing w:line="259" w:lineRule="auto"/>
      <w:outlineLvl w:val="9"/>
    </w:pPr>
  </w:style>
  <w:style w:type="paragraph" w:styleId="TM2">
    <w:name w:val="toc 2"/>
    <w:basedOn w:val="Normal"/>
    <w:next w:val="Normal"/>
    <w:autoRedefine/>
    <w:uiPriority w:val="39"/>
    <w:unhideWhenUsed/>
    <w:rsid w:val="00C804C0"/>
    <w:pPr>
      <w:spacing w:before="120"/>
      <w:ind w:left="240"/>
    </w:pPr>
    <w:rPr>
      <w:rFonts w:asciiTheme="minorHAnsi" w:hAnsiTheme="minorHAnsi" w:cstheme="minorHAnsi"/>
      <w:b/>
      <w:bCs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C804C0"/>
    <w:pPr>
      <w:spacing w:before="120"/>
    </w:pPr>
    <w:rPr>
      <w:rFonts w:asciiTheme="minorHAnsi" w:hAnsiTheme="minorHAnsi" w:cstheme="minorHAnsi"/>
      <w:b/>
      <w:bCs/>
      <w:i/>
      <w:iCs/>
    </w:rPr>
  </w:style>
  <w:style w:type="paragraph" w:styleId="TM3">
    <w:name w:val="toc 3"/>
    <w:basedOn w:val="Normal"/>
    <w:next w:val="Normal"/>
    <w:autoRedefine/>
    <w:uiPriority w:val="39"/>
    <w:unhideWhenUsed/>
    <w:rsid w:val="00C804C0"/>
    <w:pPr>
      <w:ind w:left="480"/>
    </w:pPr>
    <w:rPr>
      <w:rFonts w:asciiTheme="minorHAnsi" w:hAnsiTheme="minorHAnsi" w:cstheme="minorHAnsi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C804C0"/>
    <w:rPr>
      <w:color w:val="0563C1" w:themeColor="hyperlink"/>
      <w:u w:val="single"/>
    </w:rPr>
  </w:style>
  <w:style w:type="paragraph" w:styleId="TM4">
    <w:name w:val="toc 4"/>
    <w:basedOn w:val="Normal"/>
    <w:next w:val="Normal"/>
    <w:autoRedefine/>
    <w:uiPriority w:val="39"/>
    <w:unhideWhenUsed/>
    <w:rsid w:val="00BB169A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BB169A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BB169A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BB169A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BB169A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BB169A"/>
    <w:pPr>
      <w:ind w:left="1920"/>
    </w:pPr>
    <w:rPr>
      <w:rFonts w:asciiTheme="minorHAnsi" w:hAnsiTheme="minorHAnsi" w:cstheme="minorHAnsi"/>
      <w:sz w:val="20"/>
      <w:szCs w:val="20"/>
    </w:rPr>
  </w:style>
  <w:style w:type="paragraph" w:styleId="Paragraphedeliste">
    <w:name w:val="List Paragraph"/>
    <w:basedOn w:val="Normal"/>
    <w:uiPriority w:val="1"/>
    <w:qFormat/>
    <w:rsid w:val="00BB169A"/>
    <w:pPr>
      <w:ind w:left="720"/>
      <w:contextualSpacing/>
    </w:pPr>
  </w:style>
  <w:style w:type="character" w:styleId="Mentionnonrsolue">
    <w:name w:val="Unresolved Mention"/>
    <w:basedOn w:val="Policepardfaut"/>
    <w:uiPriority w:val="99"/>
    <w:semiHidden/>
    <w:unhideWhenUsed/>
    <w:rsid w:val="00126EB6"/>
    <w:rPr>
      <w:color w:val="605E5C"/>
      <w:shd w:val="clear" w:color="auto" w:fill="E1DFDD"/>
    </w:rPr>
  </w:style>
  <w:style w:type="paragraph" w:customStyle="1" w:styleId="texte">
    <w:name w:val="texte"/>
    <w:basedOn w:val="Retraitcorpsdetexte"/>
    <w:rsid w:val="006A22D9"/>
    <w:pPr>
      <w:spacing w:before="120" w:after="0" w:line="360" w:lineRule="auto"/>
      <w:ind w:left="851"/>
      <w:jc w:val="both"/>
    </w:pPr>
    <w:rPr>
      <w:rFonts w:ascii="Arial" w:eastAsiaTheme="minorEastAsia" w:hAnsi="Arial"/>
      <w:sz w:val="20"/>
      <w:szCs w:val="20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6A22D9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6A22D9"/>
    <w:rPr>
      <w:rFonts w:ascii="Calibri" w:eastAsia="Times New Roman" w:hAnsi="Calibri" w:cs="Times New Roman"/>
      <w:sz w:val="24"/>
      <w:szCs w:val="24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3609A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609AC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609AC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609A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609AC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paragraph" w:customStyle="1" w:styleId="RedTxt">
    <w:name w:val="RedTxt"/>
    <w:basedOn w:val="Normal"/>
    <w:rsid w:val="00DC02B1"/>
    <w:pPr>
      <w:keepLines/>
      <w:widowControl w:val="0"/>
      <w:autoSpaceDE w:val="0"/>
      <w:autoSpaceDN w:val="0"/>
      <w:adjustRightInd w:val="0"/>
    </w:pPr>
    <w:rPr>
      <w:rFonts w:ascii="Arial" w:hAnsi="Arial" w:cs="Arial"/>
      <w:sz w:val="18"/>
      <w:szCs w:val="18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1D58CB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1D58CB"/>
    <w:rPr>
      <w:rFonts w:ascii="Calibri" w:eastAsia="Times New Roman" w:hAnsi="Calibri" w:cs="Times New Roman"/>
      <w:sz w:val="24"/>
      <w:szCs w:val="24"/>
      <w:lang w:eastAsia="fr-FR"/>
    </w:rPr>
  </w:style>
  <w:style w:type="paragraph" w:styleId="NormalWeb">
    <w:name w:val="Normal (Web)"/>
    <w:basedOn w:val="Normal"/>
    <w:uiPriority w:val="99"/>
    <w:semiHidden/>
    <w:unhideWhenUsed/>
    <w:rsid w:val="00165EEB"/>
    <w:pPr>
      <w:spacing w:before="100" w:beforeAutospacing="1" w:after="100" w:afterAutospacing="1"/>
    </w:pPr>
    <w:rPr>
      <w:rFonts w:ascii="Times New Roman" w:hAnsi="Times New Roman"/>
    </w:rPr>
  </w:style>
  <w:style w:type="character" w:styleId="Lienhypertextesuivivisit">
    <w:name w:val="FollowedHyperlink"/>
    <w:basedOn w:val="Policepardfaut"/>
    <w:uiPriority w:val="99"/>
    <w:semiHidden/>
    <w:unhideWhenUsed/>
    <w:rsid w:val="00420BEB"/>
    <w:rPr>
      <w:color w:val="954F72" w:themeColor="followedHyperlink"/>
      <w:u w:val="single"/>
    </w:rPr>
  </w:style>
  <w:style w:type="paragraph" w:styleId="Titre">
    <w:name w:val="Title"/>
    <w:basedOn w:val="Normal"/>
    <w:link w:val="TitreCar"/>
    <w:qFormat/>
    <w:rsid w:val="00E54FA8"/>
    <w:rPr>
      <w:rFonts w:ascii="Trebuchet MS" w:hAnsi="Trebuchet MS" w:cs="Tahoma"/>
      <w:bCs/>
      <w:i/>
      <w:caps/>
      <w:sz w:val="36"/>
    </w:rPr>
  </w:style>
  <w:style w:type="character" w:customStyle="1" w:styleId="TitreCar">
    <w:name w:val="Titre Car"/>
    <w:basedOn w:val="Policepardfaut"/>
    <w:link w:val="Titre"/>
    <w:rsid w:val="00E54FA8"/>
    <w:rPr>
      <w:rFonts w:ascii="Trebuchet MS" w:eastAsia="Times New Roman" w:hAnsi="Trebuchet MS" w:cs="Tahoma"/>
      <w:bCs/>
      <w:i/>
      <w:caps/>
      <w:sz w:val="36"/>
      <w:szCs w:val="24"/>
      <w:lang w:eastAsia="fr-FR"/>
    </w:rPr>
  </w:style>
  <w:style w:type="paragraph" w:customStyle="1" w:styleId="RedNomDoc">
    <w:name w:val="RedNomDoc"/>
    <w:basedOn w:val="Normal"/>
    <w:rsid w:val="005F2D41"/>
    <w:pPr>
      <w:widowControl w:val="0"/>
      <w:jc w:val="center"/>
    </w:pPr>
    <w:rPr>
      <w:rFonts w:ascii="Arial" w:hAnsi="Arial" w:cs="Arial"/>
      <w:b/>
      <w:bCs/>
      <w:snapToGrid w:val="0"/>
      <w:sz w:val="30"/>
      <w:szCs w:val="30"/>
    </w:rPr>
  </w:style>
  <w:style w:type="paragraph" w:customStyle="1" w:styleId="RedaliaNormal">
    <w:name w:val="Redalia : Normal"/>
    <w:basedOn w:val="Normal"/>
    <w:uiPriority w:val="99"/>
    <w:rsid w:val="005F2D41"/>
    <w:pPr>
      <w:widowControl w:val="0"/>
      <w:tabs>
        <w:tab w:val="left" w:leader="dot" w:pos="8505"/>
      </w:tabs>
      <w:spacing w:before="40"/>
      <w:jc w:val="both"/>
    </w:pPr>
    <w:rPr>
      <w:rFonts w:ascii="Times New Roman" w:hAnsi="Times New Roman"/>
      <w:sz w:val="22"/>
      <w:szCs w:val="20"/>
    </w:rPr>
  </w:style>
  <w:style w:type="paragraph" w:customStyle="1" w:styleId="pf0">
    <w:name w:val="pf0"/>
    <w:basedOn w:val="Normal"/>
    <w:rsid w:val="00CB799B"/>
    <w:pPr>
      <w:spacing w:before="100" w:beforeAutospacing="1" w:after="100" w:afterAutospacing="1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066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96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5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5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0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157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94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991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p.guellec\Desktop\Mod&#232;le%20CCAP%20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A418D05D6A68F4E9E62F1EDDA99D936" ma:contentTypeVersion="16" ma:contentTypeDescription="Crée un document." ma:contentTypeScope="" ma:versionID="28eea492434d9d19ee401636a7165512">
  <xsd:schema xmlns:xsd="http://www.w3.org/2001/XMLSchema" xmlns:xs="http://www.w3.org/2001/XMLSchema" xmlns:p="http://schemas.microsoft.com/office/2006/metadata/properties" xmlns:ns2="dc497867-63bb-45dd-ac9a-1bd109ecce6c" xmlns:ns3="f59cb9b1-bead-4392-a8c0-42adf7a6eec7" targetNamespace="http://schemas.microsoft.com/office/2006/metadata/properties" ma:root="true" ma:fieldsID="fc3eb319dfeba934f7846e264d7a213f" ns2:_="" ns3:_="">
    <xsd:import namespace="dc497867-63bb-45dd-ac9a-1bd109ecce6c"/>
    <xsd:import namespace="f59cb9b1-bead-4392-a8c0-42adf7a6ee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497867-63bb-45dd-ac9a-1bd109ecce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alises d’images" ma:readOnly="false" ma:fieldId="{5cf76f15-5ced-4ddc-b409-7134ff3c332f}" ma:taxonomyMulti="true" ma:sspId="1486b210-3196-4573-b359-d82234f69ae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9cb9b1-bead-4392-a8c0-42adf7a6eec7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2d0be83d-f7a9-4b7f-848f-67a7a7241737}" ma:internalName="TaxCatchAll" ma:showField="CatchAllData" ma:web="f59cb9b1-bead-4392-a8c0-42adf7a6ee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c497867-63bb-45dd-ac9a-1bd109ecce6c">
      <Terms xmlns="http://schemas.microsoft.com/office/infopath/2007/PartnerControls"/>
    </lcf76f155ced4ddcb4097134ff3c332f>
    <TaxCatchAll xmlns="f59cb9b1-bead-4392-a8c0-42adf7a6eec7" xsi:nil="true"/>
  </documentManagement>
</p:properties>
</file>

<file path=customXml/itemProps1.xml><?xml version="1.0" encoding="utf-8"?>
<ds:datastoreItem xmlns:ds="http://schemas.openxmlformats.org/officeDocument/2006/customXml" ds:itemID="{DBFCF80D-7A9B-4854-9B3A-6B874CDA10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4E1C3A9-77D8-40CF-A01E-89DA6987EE5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c497867-63bb-45dd-ac9a-1bd109ecce6c"/>
    <ds:schemaRef ds:uri="f59cb9b1-bead-4392-a8c0-42adf7a6ee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B11C750-6DA6-41E9-94FD-CDF01138156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7299B3C-C4B6-4B4A-8C72-87DCE19C7A08}">
  <ds:schemaRefs>
    <ds:schemaRef ds:uri="http://schemas.microsoft.com/office/2006/metadata/properties"/>
    <ds:schemaRef ds:uri="http://schemas.microsoft.com/office/infopath/2007/PartnerControls"/>
    <ds:schemaRef ds:uri="dc497867-63bb-45dd-ac9a-1bd109ecce6c"/>
    <ds:schemaRef ds:uri="f59cb9b1-bead-4392-a8c0-42adf7a6eec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Modèle CCAP 1</Template>
  <TotalTime>464</TotalTime>
  <Pages>5</Pages>
  <Words>242</Words>
  <Characters>1332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Jean-Pierre GUELLEC</dc:creator>
  <cp:keywords/>
  <dc:description/>
  <cp:lastModifiedBy>Martin Breisacher</cp:lastModifiedBy>
  <cp:revision>83</cp:revision>
  <dcterms:created xsi:type="dcterms:W3CDTF">2021-02-18T08:41:00Z</dcterms:created>
  <dcterms:modified xsi:type="dcterms:W3CDTF">2024-05-21T07:47:00Z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0x0101002A418D05D6A68F4E9E62F1EDDA99D936</vt:lpwstr>
  </property>
  <property fmtid="{D5CDD505-2E9C-101B-9397-08002B2CF9AE}" pid="3" name="MediaServiceImageTags">
    <vt:lpwstr/>
  </property>
</Properties>
</file>